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41C40DD2" w:rsidR="006E5D65" w:rsidRPr="006533D8" w:rsidRDefault="2FE1191F" w:rsidP="1813C9B6">
      <w:pPr>
        <w:spacing w:line="240" w:lineRule="auto"/>
        <w:jc w:val="right"/>
        <w:rPr>
          <w:rFonts w:cs="Calibri"/>
        </w:rPr>
      </w:pPr>
      <w:r w:rsidRPr="1813C9B6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5EC8C0FE" w:rsidRPr="1813C9B6">
        <w:rPr>
          <w:rFonts w:ascii="Corbel" w:eastAsia="Corbel" w:hAnsi="Corbel" w:cs="Corbel"/>
          <w:color w:val="000000" w:themeColor="text1"/>
        </w:rPr>
        <w:t>Załącznik nr 1.5 do Zarządzenia Rektora UR nr 61/2025</w:t>
      </w:r>
    </w:p>
    <w:p w14:paraId="2C327FE0" w14:textId="77777777" w:rsidR="0085747A" w:rsidRPr="006533D8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533D8">
        <w:rPr>
          <w:rFonts w:ascii="Corbel" w:hAnsi="Corbel"/>
          <w:b/>
          <w:smallCaps/>
          <w:sz w:val="24"/>
          <w:szCs w:val="24"/>
        </w:rPr>
        <w:t>SYLABUS</w:t>
      </w:r>
    </w:p>
    <w:p w14:paraId="286080A7" w14:textId="385359AD" w:rsidR="0085747A" w:rsidRPr="006533D8" w:rsidRDefault="5A89EC08" w:rsidP="2E042C92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006533D8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33BA6329" w:rsidRPr="006533D8">
        <w:rPr>
          <w:rFonts w:ascii="Corbel" w:hAnsi="Corbel"/>
          <w:b/>
          <w:bCs/>
          <w:smallCaps/>
          <w:sz w:val="24"/>
          <w:szCs w:val="24"/>
        </w:rPr>
        <w:t xml:space="preserve">   </w:t>
      </w:r>
      <w:r w:rsidR="120FBDEA" w:rsidRPr="006533D8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5957535A" w:rsidRPr="006533D8">
        <w:rPr>
          <w:rFonts w:ascii="Corbel" w:hAnsi="Corbel"/>
          <w:i/>
          <w:iCs/>
          <w:smallCaps/>
          <w:sz w:val="24"/>
          <w:szCs w:val="24"/>
        </w:rPr>
        <w:t>202</w:t>
      </w:r>
      <w:r w:rsidR="395E7000" w:rsidRPr="006533D8">
        <w:rPr>
          <w:rFonts w:ascii="Corbel" w:hAnsi="Corbel"/>
          <w:i/>
          <w:iCs/>
          <w:smallCaps/>
          <w:sz w:val="24"/>
          <w:szCs w:val="24"/>
        </w:rPr>
        <w:t>5</w:t>
      </w:r>
      <w:r w:rsidR="5957535A" w:rsidRPr="006533D8">
        <w:rPr>
          <w:rFonts w:ascii="Corbel" w:hAnsi="Corbel"/>
          <w:i/>
          <w:iCs/>
          <w:smallCaps/>
          <w:sz w:val="24"/>
          <w:szCs w:val="24"/>
        </w:rPr>
        <w:t>-20</w:t>
      </w:r>
      <w:r w:rsidR="0F8EF1E8" w:rsidRPr="006533D8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19345D10" w14:textId="77777777" w:rsidR="0085747A" w:rsidRPr="006533D8" w:rsidRDefault="4E51AD0D" w:rsidP="2E042C9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 w:rsidR="120FBDEA" w:rsidRPr="006533D8">
        <w:rPr>
          <w:rFonts w:ascii="Corbel" w:hAnsi="Corbel"/>
          <w:i/>
          <w:iCs/>
          <w:sz w:val="24"/>
          <w:szCs w:val="24"/>
        </w:rPr>
        <w:t>(skrajne daty</w:t>
      </w:r>
      <w:r w:rsidR="120FBDEA" w:rsidRPr="006533D8">
        <w:rPr>
          <w:rFonts w:ascii="Corbel" w:hAnsi="Corbel"/>
          <w:sz w:val="24"/>
          <w:szCs w:val="24"/>
        </w:rPr>
        <w:t>)</w:t>
      </w:r>
    </w:p>
    <w:p w14:paraId="08E2F2DA" w14:textId="109B768A" w:rsidR="00445970" w:rsidRPr="006533D8" w:rsidRDefault="00445970" w:rsidP="2E042C9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ab/>
      </w:r>
      <w:r w:rsidRPr="006533D8">
        <w:rPr>
          <w:rFonts w:ascii="Corbel" w:hAnsi="Corbel"/>
          <w:sz w:val="24"/>
          <w:szCs w:val="24"/>
        </w:rPr>
        <w:tab/>
      </w:r>
      <w:r w:rsidRPr="006533D8">
        <w:rPr>
          <w:rFonts w:ascii="Corbel" w:hAnsi="Corbel"/>
          <w:sz w:val="24"/>
          <w:szCs w:val="24"/>
        </w:rPr>
        <w:tab/>
      </w:r>
      <w:r w:rsidRPr="006533D8">
        <w:rPr>
          <w:rFonts w:ascii="Corbel" w:hAnsi="Corbel"/>
          <w:sz w:val="24"/>
          <w:szCs w:val="24"/>
        </w:rPr>
        <w:tab/>
      </w:r>
      <w:r w:rsidR="5B2137C0" w:rsidRPr="006533D8">
        <w:rPr>
          <w:rFonts w:ascii="Corbel" w:hAnsi="Corbel"/>
          <w:sz w:val="24"/>
          <w:szCs w:val="24"/>
        </w:rPr>
        <w:t xml:space="preserve">Rok akademicki   </w:t>
      </w:r>
      <w:r w:rsidR="02AFB09B" w:rsidRPr="006533D8">
        <w:rPr>
          <w:rFonts w:ascii="Corbel" w:hAnsi="Corbel"/>
          <w:sz w:val="24"/>
          <w:szCs w:val="24"/>
        </w:rPr>
        <w:t>202</w:t>
      </w:r>
      <w:r w:rsidR="06E2AA32" w:rsidRPr="006533D8">
        <w:rPr>
          <w:rFonts w:ascii="Corbel" w:hAnsi="Corbel"/>
          <w:sz w:val="24"/>
          <w:szCs w:val="24"/>
        </w:rPr>
        <w:t>6</w:t>
      </w:r>
      <w:r w:rsidR="02AFB09B" w:rsidRPr="006533D8">
        <w:rPr>
          <w:rFonts w:ascii="Corbel" w:hAnsi="Corbel"/>
          <w:sz w:val="24"/>
          <w:szCs w:val="24"/>
        </w:rPr>
        <w:t>/</w:t>
      </w:r>
      <w:r w:rsidR="33FDACC5" w:rsidRPr="006533D8">
        <w:rPr>
          <w:rFonts w:ascii="Corbel" w:hAnsi="Corbel"/>
          <w:sz w:val="24"/>
          <w:szCs w:val="24"/>
        </w:rPr>
        <w:t>20</w:t>
      </w:r>
      <w:r w:rsidR="02AFB09B" w:rsidRPr="006533D8">
        <w:rPr>
          <w:rFonts w:ascii="Corbel" w:hAnsi="Corbel"/>
          <w:sz w:val="24"/>
          <w:szCs w:val="24"/>
        </w:rPr>
        <w:t>2</w:t>
      </w:r>
      <w:r w:rsidR="639C6CCD" w:rsidRPr="006533D8">
        <w:rPr>
          <w:rFonts w:ascii="Corbel" w:hAnsi="Corbel"/>
          <w:sz w:val="24"/>
          <w:szCs w:val="24"/>
        </w:rPr>
        <w:t>7</w:t>
      </w:r>
    </w:p>
    <w:p w14:paraId="058B45FA" w14:textId="77777777" w:rsidR="0085747A" w:rsidRPr="006533D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6533D8" w:rsidRDefault="5A89EC08" w:rsidP="2E042C9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533D8">
        <w:rPr>
          <w:rFonts w:ascii="Corbel" w:hAnsi="Corbel"/>
          <w:szCs w:val="24"/>
        </w:rPr>
        <w:t xml:space="preserve">1. </w:t>
      </w:r>
      <w:r w:rsidR="120FBDEA" w:rsidRPr="006533D8">
        <w:rPr>
          <w:rFonts w:ascii="Corbel" w:hAnsi="Corbel"/>
          <w:szCs w:val="24"/>
        </w:rPr>
        <w:t xml:space="preserve">Podstawowe </w:t>
      </w:r>
      <w:r w:rsidR="5B2137C0" w:rsidRPr="006533D8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533D8" w14:paraId="4E298DD6" w14:textId="77777777" w:rsidTr="2E042C92">
        <w:tc>
          <w:tcPr>
            <w:tcW w:w="2694" w:type="dxa"/>
            <w:vAlign w:val="center"/>
          </w:tcPr>
          <w:p w14:paraId="1744B3DC" w14:textId="77777777" w:rsidR="0085747A" w:rsidRPr="006533D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12B2A19D" w:rsidR="0085747A" w:rsidRPr="006533D8" w:rsidRDefault="004E57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Informatyka</w:t>
            </w:r>
          </w:p>
        </w:tc>
      </w:tr>
      <w:tr w:rsidR="0085747A" w:rsidRPr="006533D8" w14:paraId="1D95E649" w14:textId="77777777" w:rsidTr="2E042C92">
        <w:tc>
          <w:tcPr>
            <w:tcW w:w="2694" w:type="dxa"/>
            <w:vAlign w:val="center"/>
          </w:tcPr>
          <w:p w14:paraId="2B33239C" w14:textId="77777777" w:rsidR="0085747A" w:rsidRPr="006533D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533D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6533D8" w:rsidRDefault="0085747A" w:rsidP="2E042C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6533D8" w14:paraId="6FA6D929" w14:textId="77777777" w:rsidTr="2E042C92">
        <w:tc>
          <w:tcPr>
            <w:tcW w:w="2694" w:type="dxa"/>
            <w:vAlign w:val="center"/>
          </w:tcPr>
          <w:p w14:paraId="1AB047E0" w14:textId="77777777" w:rsidR="0085747A" w:rsidRPr="006533D8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6533D8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347FE62D" w:rsidR="0085747A" w:rsidRPr="006533D8" w:rsidRDefault="1F889F20" w:rsidP="2E042C9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6533D8" w14:paraId="34711C99" w14:textId="77777777" w:rsidTr="2E042C92">
        <w:tc>
          <w:tcPr>
            <w:tcW w:w="2694" w:type="dxa"/>
            <w:vAlign w:val="center"/>
          </w:tcPr>
          <w:p w14:paraId="6EE5E8DC" w14:textId="77777777" w:rsidR="0085747A" w:rsidRPr="006533D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5B99BF36" w:rsidR="0085747A" w:rsidRPr="006533D8" w:rsidRDefault="00C423A6" w:rsidP="00C423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6533D8" w14:paraId="3FF9E551" w14:textId="77777777" w:rsidTr="2E042C92">
        <w:tc>
          <w:tcPr>
            <w:tcW w:w="2694" w:type="dxa"/>
            <w:vAlign w:val="center"/>
          </w:tcPr>
          <w:p w14:paraId="7262E136" w14:textId="77777777" w:rsidR="0085747A" w:rsidRPr="006533D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16A72AC3" w:rsidR="0085747A" w:rsidRPr="006533D8" w:rsidRDefault="001C7FBE" w:rsidP="001C7F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6533D8" w14:paraId="175D6E01" w14:textId="77777777" w:rsidTr="2E042C92">
        <w:tc>
          <w:tcPr>
            <w:tcW w:w="2694" w:type="dxa"/>
            <w:vAlign w:val="center"/>
          </w:tcPr>
          <w:p w14:paraId="70DF1B4E" w14:textId="77777777" w:rsidR="0085747A" w:rsidRPr="006533D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3F316EF7" w:rsidR="0085747A" w:rsidRPr="006533D8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Jednolite 5-letnie</w:t>
            </w:r>
          </w:p>
        </w:tc>
      </w:tr>
      <w:tr w:rsidR="0085747A" w:rsidRPr="006533D8" w14:paraId="6E67EAE7" w14:textId="77777777" w:rsidTr="2E042C92">
        <w:tc>
          <w:tcPr>
            <w:tcW w:w="2694" w:type="dxa"/>
            <w:vAlign w:val="center"/>
          </w:tcPr>
          <w:p w14:paraId="7651DF7F" w14:textId="77777777" w:rsidR="0085747A" w:rsidRPr="006533D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0E1E4D0E" w:rsidR="0085747A" w:rsidRPr="006533D8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6533D8" w14:paraId="75ABF26F" w14:textId="77777777" w:rsidTr="2E042C92">
        <w:tc>
          <w:tcPr>
            <w:tcW w:w="2694" w:type="dxa"/>
            <w:vAlign w:val="center"/>
          </w:tcPr>
          <w:p w14:paraId="23AB9D0D" w14:textId="77777777" w:rsidR="0085747A" w:rsidRPr="006533D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56AA030C" w:rsidR="0085747A" w:rsidRPr="006533D8" w:rsidRDefault="001C7F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6533D8" w14:paraId="15CBCD27" w14:textId="77777777" w:rsidTr="2E042C92">
        <w:tc>
          <w:tcPr>
            <w:tcW w:w="2694" w:type="dxa"/>
            <w:vAlign w:val="center"/>
          </w:tcPr>
          <w:p w14:paraId="60808FAC" w14:textId="77777777" w:rsidR="0085747A" w:rsidRPr="006533D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533D8">
              <w:rPr>
                <w:rFonts w:ascii="Corbel" w:hAnsi="Corbel"/>
                <w:sz w:val="24"/>
                <w:szCs w:val="24"/>
              </w:rPr>
              <w:t>/y</w:t>
            </w:r>
            <w:r w:rsidRPr="006533D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062A620B" w:rsidR="0085747A" w:rsidRPr="006533D8" w:rsidRDefault="03B044CB" w:rsidP="2E042C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62B98CA4" w:rsidRPr="006533D8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 w:rsidRPr="006533D8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671FC242" w:rsidRPr="006533D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6533D8" w14:paraId="4DBB036D" w14:textId="77777777" w:rsidTr="2E042C92">
        <w:tc>
          <w:tcPr>
            <w:tcW w:w="2694" w:type="dxa"/>
            <w:vAlign w:val="center"/>
          </w:tcPr>
          <w:p w14:paraId="468A04A5" w14:textId="77777777" w:rsidR="0085747A" w:rsidRPr="006533D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7E0FF9D" w14:textId="413A85B7" w:rsidR="0085747A" w:rsidRPr="006533D8" w:rsidRDefault="00494E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363FFC" w:rsidRPr="006533D8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nauczania</w:t>
            </w:r>
          </w:p>
        </w:tc>
      </w:tr>
      <w:tr w:rsidR="00923D7D" w:rsidRPr="006533D8" w14:paraId="13B16DC3" w14:textId="77777777" w:rsidTr="2E042C92">
        <w:tc>
          <w:tcPr>
            <w:tcW w:w="2694" w:type="dxa"/>
            <w:vAlign w:val="center"/>
          </w:tcPr>
          <w:p w14:paraId="1A7F3AD3" w14:textId="77777777" w:rsidR="00923D7D" w:rsidRPr="006533D8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4E1E324C" w:rsidR="00923D7D" w:rsidRPr="006533D8" w:rsidRDefault="00F851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C7FBE" w:rsidRPr="006533D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6533D8" w14:paraId="571FE831" w14:textId="77777777" w:rsidTr="2E042C92">
        <w:tc>
          <w:tcPr>
            <w:tcW w:w="2694" w:type="dxa"/>
            <w:vAlign w:val="center"/>
          </w:tcPr>
          <w:p w14:paraId="18CC8C5D" w14:textId="77777777" w:rsidR="0085747A" w:rsidRPr="006533D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4BA05960" w:rsidR="0085747A" w:rsidRPr="006533D8" w:rsidRDefault="03B044CB" w:rsidP="2E042C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Dr hab. Wojciech </w:t>
            </w:r>
            <w:proofErr w:type="spellStart"/>
            <w:r w:rsidRPr="006533D8">
              <w:rPr>
                <w:rFonts w:ascii="Corbel" w:hAnsi="Corbel"/>
                <w:b w:val="0"/>
                <w:sz w:val="24"/>
                <w:szCs w:val="24"/>
              </w:rPr>
              <w:t>Walat</w:t>
            </w:r>
            <w:proofErr w:type="spellEnd"/>
            <w:r w:rsidRPr="006533D8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6533D8" w14:paraId="367BD83D" w14:textId="77777777" w:rsidTr="2E042C92">
        <w:tc>
          <w:tcPr>
            <w:tcW w:w="2694" w:type="dxa"/>
            <w:vAlign w:val="center"/>
          </w:tcPr>
          <w:p w14:paraId="7E1B9150" w14:textId="77777777" w:rsidR="0085747A" w:rsidRPr="006533D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6429E251" w:rsidR="0085747A" w:rsidRPr="006533D8" w:rsidRDefault="004B02BC" w:rsidP="2E042C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inż. Tomasz Warzocha</w:t>
            </w:r>
          </w:p>
        </w:tc>
      </w:tr>
    </w:tbl>
    <w:p w14:paraId="144A5CFA" w14:textId="4AE45A22" w:rsidR="00923D7D" w:rsidRPr="006533D8" w:rsidRDefault="120FBDEA" w:rsidP="006533D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 xml:space="preserve">* </w:t>
      </w:r>
      <w:r w:rsidRPr="006533D8">
        <w:rPr>
          <w:rFonts w:ascii="Corbel" w:hAnsi="Corbel"/>
          <w:i/>
          <w:iCs/>
          <w:sz w:val="24"/>
          <w:szCs w:val="24"/>
        </w:rPr>
        <w:t>-</w:t>
      </w:r>
      <w:r w:rsidR="206873D8" w:rsidRPr="006533D8">
        <w:rPr>
          <w:rFonts w:ascii="Corbel" w:hAnsi="Corbel"/>
          <w:b w:val="0"/>
          <w:i/>
          <w:iCs/>
          <w:sz w:val="24"/>
          <w:szCs w:val="24"/>
        </w:rPr>
        <w:t>opcjonalni</w:t>
      </w:r>
      <w:r w:rsidR="206873D8" w:rsidRPr="006533D8">
        <w:rPr>
          <w:rFonts w:ascii="Corbel" w:hAnsi="Corbel"/>
          <w:b w:val="0"/>
          <w:sz w:val="24"/>
          <w:szCs w:val="24"/>
        </w:rPr>
        <w:t>e,</w:t>
      </w:r>
      <w:r w:rsidRPr="006533D8">
        <w:rPr>
          <w:rFonts w:ascii="Corbel" w:hAnsi="Corbel"/>
          <w:i/>
          <w:iCs/>
          <w:sz w:val="24"/>
          <w:szCs w:val="24"/>
        </w:rPr>
        <w:t xml:space="preserve"> </w:t>
      </w:r>
      <w:r w:rsidRPr="006533D8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206873D8" w:rsidRPr="006533D8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03DDB0F9" w14:textId="77777777" w:rsidR="0085747A" w:rsidRPr="006533D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>1.</w:t>
      </w:r>
      <w:r w:rsidR="00E22FBC" w:rsidRPr="006533D8">
        <w:rPr>
          <w:rFonts w:ascii="Corbel" w:hAnsi="Corbel"/>
          <w:sz w:val="24"/>
          <w:szCs w:val="24"/>
        </w:rPr>
        <w:t>1</w:t>
      </w:r>
      <w:r w:rsidRPr="006533D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DB053D" w14:textId="77777777" w:rsidR="00923D7D" w:rsidRPr="006533D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6533D8" w14:paraId="1327BB1B" w14:textId="77777777" w:rsidTr="2E042C9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6533D8" w:rsidRDefault="5E5B45CF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(</w:t>
            </w:r>
            <w:r w:rsidR="16B0B3F3" w:rsidRPr="006533D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33D8">
              <w:rPr>
                <w:rFonts w:ascii="Corbel" w:hAnsi="Corbel"/>
                <w:szCs w:val="24"/>
              </w:rPr>
              <w:t>Wykł</w:t>
            </w:r>
            <w:proofErr w:type="spellEnd"/>
            <w:r w:rsidRPr="006533D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33D8">
              <w:rPr>
                <w:rFonts w:ascii="Corbel" w:hAnsi="Corbel"/>
                <w:szCs w:val="24"/>
              </w:rPr>
              <w:t>Konw</w:t>
            </w:r>
            <w:proofErr w:type="spellEnd"/>
            <w:r w:rsidRPr="006533D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33D8">
              <w:rPr>
                <w:rFonts w:ascii="Corbel" w:hAnsi="Corbel"/>
                <w:szCs w:val="24"/>
              </w:rPr>
              <w:t>Sem</w:t>
            </w:r>
            <w:proofErr w:type="spellEnd"/>
            <w:r w:rsidRPr="006533D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33D8">
              <w:rPr>
                <w:rFonts w:ascii="Corbel" w:hAnsi="Corbel"/>
                <w:szCs w:val="24"/>
              </w:rPr>
              <w:t>Prakt</w:t>
            </w:r>
            <w:proofErr w:type="spellEnd"/>
            <w:r w:rsidRPr="006533D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533D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6533D8" w:rsidRDefault="43DE41D6" w:rsidP="2E042C9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bCs/>
                <w:szCs w:val="24"/>
              </w:rPr>
            </w:pPr>
            <w:r w:rsidRPr="006533D8">
              <w:rPr>
                <w:rFonts w:ascii="Corbel" w:hAnsi="Corbel"/>
                <w:b/>
                <w:bCs/>
                <w:szCs w:val="24"/>
              </w:rPr>
              <w:t>Liczba pkt</w:t>
            </w:r>
            <w:r w:rsidR="206873D8" w:rsidRPr="006533D8">
              <w:rPr>
                <w:rFonts w:ascii="Corbel" w:hAnsi="Corbel"/>
                <w:b/>
                <w:bCs/>
                <w:szCs w:val="24"/>
              </w:rPr>
              <w:t>.</w:t>
            </w:r>
            <w:r w:rsidRPr="006533D8">
              <w:rPr>
                <w:rFonts w:ascii="Corbel" w:hAnsi="Corbel"/>
                <w:b/>
                <w:bCs/>
                <w:szCs w:val="24"/>
              </w:rPr>
              <w:t xml:space="preserve"> ECTS</w:t>
            </w:r>
          </w:p>
        </w:tc>
      </w:tr>
      <w:tr w:rsidR="00015B8F" w:rsidRPr="006533D8" w14:paraId="69FEC586" w14:textId="77777777" w:rsidTr="2E042C9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78912FDB" w:rsidR="00015B8F" w:rsidRPr="006533D8" w:rsidRDefault="00F851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1C43502C" w:rsidR="00015B8F" w:rsidRPr="006533D8" w:rsidRDefault="001C7F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30F2B1FE" w:rsidR="00015B8F" w:rsidRPr="006533D8" w:rsidRDefault="004E57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6533D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6533D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6533D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6533D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6533D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6533D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480F5A51" w:rsidR="00015B8F" w:rsidRPr="006533D8" w:rsidRDefault="005D160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37434ED" w14:textId="77777777" w:rsidR="00923D7D" w:rsidRPr="006533D8" w:rsidRDefault="00923D7D" w:rsidP="001F0FE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6533D8" w:rsidRDefault="120FBDEA" w:rsidP="2E042C9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>1.</w:t>
      </w:r>
      <w:r w:rsidR="7DD0A21F" w:rsidRPr="006533D8">
        <w:rPr>
          <w:rFonts w:ascii="Corbel" w:hAnsi="Corbel"/>
          <w:smallCaps w:val="0"/>
          <w:szCs w:val="24"/>
        </w:rPr>
        <w:t>2</w:t>
      </w:r>
      <w:r w:rsidR="4DB2230C" w:rsidRPr="006533D8">
        <w:rPr>
          <w:rFonts w:ascii="Corbel" w:hAnsi="Corbel"/>
          <w:smallCaps w:val="0"/>
          <w:szCs w:val="24"/>
        </w:rPr>
        <w:t>.</w:t>
      </w:r>
      <w:r w:rsidR="0085747A" w:rsidRPr="006533D8">
        <w:rPr>
          <w:rFonts w:ascii="Corbel" w:hAnsi="Corbel"/>
          <w:szCs w:val="24"/>
        </w:rPr>
        <w:tab/>
      </w:r>
      <w:r w:rsidRPr="006533D8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79085FF5" w:rsidR="0085747A" w:rsidRPr="00DD1DE7" w:rsidRDefault="7D40372B" w:rsidP="2E042C92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DD1DE7">
        <w:rPr>
          <w:rFonts w:ascii="Corbel" w:eastAsia="MS Gothic" w:hAnsi="Corbel" w:cs="MS Gothic"/>
          <w:bCs/>
          <w:szCs w:val="24"/>
          <w:u w:val="single"/>
        </w:rPr>
        <w:t>×</w:t>
      </w:r>
      <w:r w:rsidR="120FBDEA" w:rsidRPr="00DD1DE7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0547893B" w14:textId="77777777" w:rsidR="0085747A" w:rsidRPr="006533D8" w:rsidRDefault="120FBDEA" w:rsidP="2E042C9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533D8">
        <w:rPr>
          <w:rFonts w:ascii="Segoe UI Symbol" w:eastAsia="MS Gothic" w:hAnsi="Segoe UI Symbol" w:cs="Segoe UI Symbol"/>
          <w:b w:val="0"/>
          <w:szCs w:val="24"/>
        </w:rPr>
        <w:t>☐</w:t>
      </w:r>
      <w:r w:rsidRPr="006533D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685B3A" w14:textId="77777777" w:rsidR="0085747A" w:rsidRPr="006533D8" w:rsidRDefault="0085747A" w:rsidP="2E042C9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619C54F" w14:textId="44357939" w:rsidR="009C54AE" w:rsidRPr="006533D8" w:rsidRDefault="7DD0A21F" w:rsidP="2E042C9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  <w:u w:val="single"/>
        </w:rPr>
      </w:pPr>
      <w:r w:rsidRPr="006533D8">
        <w:rPr>
          <w:rFonts w:ascii="Corbel" w:hAnsi="Corbel"/>
          <w:smallCaps w:val="0"/>
          <w:szCs w:val="24"/>
        </w:rPr>
        <w:t xml:space="preserve">1.3 </w:t>
      </w:r>
      <w:r w:rsidR="00E22FBC" w:rsidRPr="006533D8">
        <w:rPr>
          <w:rFonts w:ascii="Corbel" w:hAnsi="Corbel"/>
          <w:szCs w:val="24"/>
        </w:rPr>
        <w:tab/>
      </w:r>
      <w:r w:rsidRPr="006533D8">
        <w:rPr>
          <w:rFonts w:ascii="Corbel" w:hAnsi="Corbel"/>
          <w:smallCaps w:val="0"/>
          <w:szCs w:val="24"/>
        </w:rPr>
        <w:t>For</w:t>
      </w:r>
      <w:r w:rsidR="5B2137C0" w:rsidRPr="006533D8">
        <w:rPr>
          <w:rFonts w:ascii="Corbel" w:hAnsi="Corbel"/>
          <w:smallCaps w:val="0"/>
          <w:szCs w:val="24"/>
        </w:rPr>
        <w:t xml:space="preserve">ma zaliczenia przedmiotu </w:t>
      </w:r>
      <w:r w:rsidRPr="006533D8">
        <w:rPr>
          <w:rFonts w:ascii="Corbel" w:hAnsi="Corbel"/>
          <w:smallCaps w:val="0"/>
          <w:szCs w:val="24"/>
        </w:rPr>
        <w:t xml:space="preserve"> (z toku) </w:t>
      </w:r>
      <w:r w:rsidR="7D40372B" w:rsidRPr="006533D8">
        <w:rPr>
          <w:rFonts w:ascii="Corbel" w:hAnsi="Corbel"/>
          <w:b w:val="0"/>
          <w:smallCaps w:val="0"/>
          <w:szCs w:val="24"/>
          <w:u w:val="single"/>
        </w:rPr>
        <w:t>zaliczenie z oceną</w:t>
      </w:r>
    </w:p>
    <w:p w14:paraId="45B321C5" w14:textId="77777777" w:rsidR="00E960BB" w:rsidRPr="006533D8" w:rsidRDefault="00E960BB" w:rsidP="2E042C9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2353A5" w14:textId="77777777" w:rsidR="00E960BB" w:rsidRPr="006533D8" w:rsidRDefault="120FBDEA" w:rsidP="2E042C92">
      <w:pPr>
        <w:pStyle w:val="Punktygwne"/>
        <w:spacing w:before="0" w:after="0"/>
        <w:rPr>
          <w:rFonts w:ascii="Corbel" w:hAnsi="Corbel"/>
          <w:szCs w:val="24"/>
        </w:rPr>
      </w:pPr>
      <w:r w:rsidRPr="006533D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533D8" w14:paraId="12E6A1E9" w14:textId="77777777" w:rsidTr="2E042C92">
        <w:tc>
          <w:tcPr>
            <w:tcW w:w="9670" w:type="dxa"/>
          </w:tcPr>
          <w:p w14:paraId="443A7D53" w14:textId="48AC1502" w:rsidR="0085747A" w:rsidRPr="006533D8" w:rsidRDefault="7D40372B" w:rsidP="2E042C9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Ogólna wiedza </w:t>
            </w:r>
            <w:r w:rsidR="62B98CA4"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i umiejętności matematyczne oraz </w:t>
            </w:r>
            <w:r w:rsidR="006533D8"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znajomość </w:t>
            </w:r>
            <w:r w:rsidR="62B98CA4"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oprogramowania komputerowego</w:t>
            </w:r>
          </w:p>
        </w:tc>
      </w:tr>
    </w:tbl>
    <w:p w14:paraId="34DE296F" w14:textId="77777777" w:rsidR="00153C41" w:rsidRPr="006533D8" w:rsidRDefault="00153C41" w:rsidP="2E042C92">
      <w:pPr>
        <w:pStyle w:val="Punktygwne"/>
        <w:spacing w:before="0" w:after="0"/>
        <w:rPr>
          <w:rFonts w:ascii="Corbel" w:hAnsi="Corbel"/>
          <w:szCs w:val="24"/>
        </w:rPr>
      </w:pPr>
    </w:p>
    <w:p w14:paraId="49779307" w14:textId="0D885241" w:rsidR="2E042C92" w:rsidRPr="006533D8" w:rsidRDefault="2E042C92" w:rsidP="2E042C92">
      <w:pPr>
        <w:pStyle w:val="Punktygwne"/>
        <w:spacing w:before="0" w:after="0"/>
        <w:rPr>
          <w:rFonts w:ascii="Corbel" w:hAnsi="Corbel"/>
          <w:szCs w:val="24"/>
        </w:rPr>
      </w:pPr>
    </w:p>
    <w:p w14:paraId="6B8A505D" w14:textId="77777777" w:rsidR="006533D8" w:rsidRPr="006533D8" w:rsidRDefault="006533D8" w:rsidP="2E042C92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6533D8" w:rsidRDefault="5A89EC08" w:rsidP="2E042C92">
      <w:pPr>
        <w:pStyle w:val="Punktygwne"/>
        <w:spacing w:before="0" w:after="0"/>
        <w:rPr>
          <w:rFonts w:ascii="Corbel" w:hAnsi="Corbel"/>
          <w:szCs w:val="24"/>
        </w:rPr>
      </w:pPr>
      <w:r w:rsidRPr="006533D8">
        <w:rPr>
          <w:rFonts w:ascii="Corbel" w:hAnsi="Corbel"/>
          <w:szCs w:val="24"/>
        </w:rPr>
        <w:lastRenderedPageBreak/>
        <w:t>3.</w:t>
      </w:r>
      <w:r w:rsidR="120FBDEA" w:rsidRPr="006533D8">
        <w:rPr>
          <w:rFonts w:ascii="Corbel" w:hAnsi="Corbel"/>
          <w:szCs w:val="24"/>
        </w:rPr>
        <w:t xml:space="preserve"> </w:t>
      </w:r>
      <w:r w:rsidR="145F6772" w:rsidRPr="006533D8">
        <w:rPr>
          <w:rFonts w:ascii="Corbel" w:hAnsi="Corbel"/>
          <w:szCs w:val="24"/>
        </w:rPr>
        <w:t>cele, efekty uczenia się</w:t>
      </w:r>
      <w:r w:rsidR="120FBDEA" w:rsidRPr="006533D8">
        <w:rPr>
          <w:rFonts w:ascii="Corbel" w:hAnsi="Corbel"/>
          <w:szCs w:val="24"/>
        </w:rPr>
        <w:t xml:space="preserve"> , treści Programowe i stosowane metody Dydaktyczne</w:t>
      </w:r>
    </w:p>
    <w:p w14:paraId="6FE7BC54" w14:textId="77777777" w:rsidR="0085747A" w:rsidRPr="006533D8" w:rsidRDefault="0085747A" w:rsidP="2E042C92">
      <w:pPr>
        <w:pStyle w:val="Punktygwne"/>
        <w:spacing w:before="0" w:after="0"/>
        <w:rPr>
          <w:rFonts w:ascii="Corbel" w:hAnsi="Corbel"/>
          <w:szCs w:val="24"/>
        </w:rPr>
      </w:pPr>
    </w:p>
    <w:p w14:paraId="2830D1F0" w14:textId="4E06BE71" w:rsidR="0085747A" w:rsidRPr="006533D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 xml:space="preserve">3.1 </w:t>
      </w:r>
      <w:r w:rsidR="00C05F44" w:rsidRPr="006533D8">
        <w:rPr>
          <w:rFonts w:ascii="Corbel" w:hAnsi="Corbel"/>
          <w:sz w:val="24"/>
          <w:szCs w:val="24"/>
        </w:rPr>
        <w:t>Cele przedmiotu</w:t>
      </w:r>
    </w:p>
    <w:p w14:paraId="24C51543" w14:textId="77777777" w:rsidR="00392B92" w:rsidRPr="006533D8" w:rsidRDefault="00392B92" w:rsidP="00392B92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6533D8">
        <w:rPr>
          <w:rFonts w:ascii="Corbel" w:hAnsi="Corbel"/>
          <w:b w:val="0"/>
          <w:i/>
          <w:sz w:val="24"/>
          <w:szCs w:val="24"/>
        </w:rPr>
        <w:t>W wyniku realizacji przedmiotu student: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CC6C55" w:rsidRPr="006533D8" w14:paraId="159434DF" w14:textId="77777777" w:rsidTr="2E042C92">
        <w:tc>
          <w:tcPr>
            <w:tcW w:w="671" w:type="dxa"/>
            <w:vAlign w:val="center"/>
          </w:tcPr>
          <w:p w14:paraId="0307A9FB" w14:textId="77777777" w:rsidR="00CC6C55" w:rsidRPr="006533D8" w:rsidRDefault="00CC6C55" w:rsidP="00CC6C5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57" w:type="dxa"/>
            <w:vAlign w:val="center"/>
          </w:tcPr>
          <w:p w14:paraId="5810BFA0" w14:textId="5FBD604E" w:rsidR="00CC6C55" w:rsidRPr="006533D8" w:rsidRDefault="143FB10D" w:rsidP="00D130F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 xml:space="preserve">sprawnie posługuje się warsztatem pojęciowym </w:t>
            </w:r>
            <w:r w:rsidR="56C2AD43" w:rsidRPr="006533D8">
              <w:rPr>
                <w:rFonts w:ascii="Corbel" w:hAnsi="Corbel"/>
                <w:sz w:val="24"/>
                <w:szCs w:val="24"/>
              </w:rPr>
              <w:t>z zakresu informatyki</w:t>
            </w:r>
            <w:r w:rsidRPr="006533D8">
              <w:rPr>
                <w:rFonts w:ascii="Corbel" w:hAnsi="Corbel"/>
                <w:sz w:val="24"/>
                <w:szCs w:val="24"/>
              </w:rPr>
              <w:t xml:space="preserve"> oraz rozumie związki między różnymi </w:t>
            </w:r>
            <w:r w:rsidR="56C2AD43" w:rsidRPr="006533D8">
              <w:rPr>
                <w:rFonts w:ascii="Corbel" w:hAnsi="Corbel"/>
                <w:sz w:val="24"/>
                <w:szCs w:val="24"/>
              </w:rPr>
              <w:t>zagadnieniami z zakresu matematyki i informatyki</w:t>
            </w:r>
            <w:r w:rsidRPr="006533D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C6C55" w:rsidRPr="006533D8" w14:paraId="50B07D2E" w14:textId="77777777" w:rsidTr="2E042C92">
        <w:tc>
          <w:tcPr>
            <w:tcW w:w="671" w:type="dxa"/>
            <w:vAlign w:val="center"/>
          </w:tcPr>
          <w:p w14:paraId="71BD0E06" w14:textId="77777777" w:rsidR="00CC6C55" w:rsidRPr="006533D8" w:rsidRDefault="00CC6C55" w:rsidP="00CC6C55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57" w:type="dxa"/>
            <w:vAlign w:val="center"/>
          </w:tcPr>
          <w:p w14:paraId="7CCFF32A" w14:textId="60560854" w:rsidR="00CC6C55" w:rsidRPr="006533D8" w:rsidRDefault="00CC6C55" w:rsidP="00CC6C5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zna ogólne prawidłowości procesu nauczania – uczenia się i ich praktycznych zastosowań w planowaniu, realizacji oraz ewaluacji procesu kształcenia</w:t>
            </w:r>
            <w:r w:rsidR="00D130FD" w:rsidRPr="006533D8">
              <w:rPr>
                <w:rFonts w:ascii="Corbel" w:hAnsi="Corbel"/>
                <w:sz w:val="24"/>
                <w:szCs w:val="24"/>
              </w:rPr>
              <w:t xml:space="preserve"> informatycznego uczniów</w:t>
            </w:r>
            <w:r w:rsidRPr="006533D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C6C55" w:rsidRPr="006533D8" w14:paraId="60EBB835" w14:textId="77777777" w:rsidTr="2E042C92">
        <w:tc>
          <w:tcPr>
            <w:tcW w:w="671" w:type="dxa"/>
            <w:vAlign w:val="center"/>
          </w:tcPr>
          <w:p w14:paraId="1DBF2F58" w14:textId="77777777" w:rsidR="00CC6C55" w:rsidRPr="006533D8" w:rsidRDefault="00CC6C55" w:rsidP="00CC6C5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57" w:type="dxa"/>
            <w:vAlign w:val="center"/>
          </w:tcPr>
          <w:p w14:paraId="4A881072" w14:textId="0715C350" w:rsidR="00CC6C55" w:rsidRPr="006533D8" w:rsidRDefault="00CC6C55" w:rsidP="00D130F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ma świadomość roli wykształcenia </w:t>
            </w:r>
            <w:r w:rsidR="00D130FD" w:rsidRPr="006533D8">
              <w:rPr>
                <w:rFonts w:ascii="Corbel" w:hAnsi="Corbel"/>
                <w:b w:val="0"/>
                <w:sz w:val="24"/>
                <w:szCs w:val="24"/>
              </w:rPr>
              <w:t>informatycznego</w:t>
            </w:r>
            <w:r w:rsidRPr="006533D8">
              <w:rPr>
                <w:rFonts w:ascii="Corbel" w:hAnsi="Corbel"/>
                <w:b w:val="0"/>
                <w:sz w:val="24"/>
                <w:szCs w:val="24"/>
              </w:rPr>
              <w:t xml:space="preserve"> w rozumieniu świata i kierowaniu sobą, projektowaniu własnego rozwoju osobistego i zawodowego.</w:t>
            </w:r>
          </w:p>
        </w:tc>
      </w:tr>
    </w:tbl>
    <w:p w14:paraId="6B31BD7A" w14:textId="77777777" w:rsidR="0085747A" w:rsidRPr="006533D8" w:rsidRDefault="0085747A" w:rsidP="2E042C9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6533D8" w:rsidRDefault="2654014A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b/>
          <w:bCs/>
          <w:sz w:val="24"/>
          <w:szCs w:val="24"/>
        </w:rPr>
        <w:t xml:space="preserve">3.2 </w:t>
      </w:r>
      <w:r w:rsidR="33E25AFE" w:rsidRPr="006533D8">
        <w:rPr>
          <w:rFonts w:ascii="Corbel" w:hAnsi="Corbel"/>
          <w:b/>
          <w:bCs/>
          <w:sz w:val="24"/>
          <w:szCs w:val="24"/>
        </w:rPr>
        <w:t xml:space="preserve">Efekty </w:t>
      </w:r>
      <w:r w:rsidR="067FCF81" w:rsidRPr="006533D8">
        <w:rPr>
          <w:rFonts w:ascii="Corbel" w:hAnsi="Corbel"/>
          <w:b/>
          <w:bCs/>
          <w:sz w:val="24"/>
          <w:szCs w:val="24"/>
        </w:rPr>
        <w:t xml:space="preserve">uczenia się </w:t>
      </w:r>
      <w:r w:rsidR="33E25AFE" w:rsidRPr="006533D8">
        <w:rPr>
          <w:rFonts w:ascii="Corbel" w:hAnsi="Corbel"/>
          <w:b/>
          <w:bCs/>
          <w:sz w:val="24"/>
          <w:szCs w:val="24"/>
        </w:rPr>
        <w:t>dla przedmiotu</w:t>
      </w:r>
      <w:r w:rsidR="5B2137C0" w:rsidRPr="006533D8">
        <w:rPr>
          <w:rFonts w:ascii="Corbel" w:hAnsi="Corbel"/>
          <w:sz w:val="24"/>
          <w:szCs w:val="24"/>
        </w:rPr>
        <w:t xml:space="preserve"> </w:t>
      </w:r>
    </w:p>
    <w:p w14:paraId="7C4C3B76" w14:textId="77777777" w:rsidR="001D7B54" w:rsidRPr="006533D8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378"/>
        <w:gridCol w:w="1695"/>
      </w:tblGrid>
      <w:tr w:rsidR="005F7786" w:rsidRPr="006533D8" w14:paraId="71799CCC" w14:textId="77777777" w:rsidTr="2E042C92">
        <w:tc>
          <w:tcPr>
            <w:tcW w:w="1447" w:type="dxa"/>
          </w:tcPr>
          <w:p w14:paraId="13920CB0" w14:textId="77777777" w:rsidR="0085747A" w:rsidRPr="006533D8" w:rsidRDefault="120FBDEA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smallCaps w:val="0"/>
                <w:szCs w:val="24"/>
              </w:rPr>
              <w:t>EK</w:t>
            </w:r>
            <w:r w:rsidR="145F6772"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67FCF81" w:rsidRPr="006533D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7EDFFAA0" w:rsidRPr="006533D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8" w:type="dxa"/>
          </w:tcPr>
          <w:p w14:paraId="7379D88F" w14:textId="6D4F9AEE" w:rsidR="0085747A" w:rsidRPr="006533D8" w:rsidRDefault="120FBDEA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67FCF81"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533D8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14:paraId="64FD884A" w14:textId="001629D6" w:rsidR="00B805A6" w:rsidRPr="006533D8" w:rsidRDefault="00B805A6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695" w:type="dxa"/>
          </w:tcPr>
          <w:p w14:paraId="6D625C3E" w14:textId="44E76BDD" w:rsidR="0085747A" w:rsidRPr="006533D8" w:rsidRDefault="120FBDEA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Odniesienie do efektów</w:t>
            </w:r>
            <w:r w:rsidR="45C1B676"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533D8">
              <w:rPr>
                <w:rFonts w:ascii="Corbel" w:hAnsi="Corbel"/>
                <w:b w:val="0"/>
                <w:smallCaps w:val="0"/>
                <w:szCs w:val="24"/>
              </w:rPr>
              <w:t>kierunkowych</w:t>
            </w:r>
            <w:r w:rsidR="0030395F" w:rsidRPr="006533D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F7786" w:rsidRPr="006533D8" w14:paraId="5DA6F6F8" w14:textId="77777777" w:rsidTr="2E042C92">
        <w:tc>
          <w:tcPr>
            <w:tcW w:w="1447" w:type="dxa"/>
          </w:tcPr>
          <w:p w14:paraId="61813C10" w14:textId="395A0DF6" w:rsidR="0085747A" w:rsidRPr="006533D8" w:rsidRDefault="35008EDF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120FBDEA" w:rsidRPr="006533D8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378" w:type="dxa"/>
          </w:tcPr>
          <w:p w14:paraId="20844CB8" w14:textId="114B63A6" w:rsidR="005F7786" w:rsidRPr="006533D8" w:rsidRDefault="7979C16C" w:rsidP="2E042C92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Student</w:t>
            </w:r>
            <w:r w:rsidR="68E84BE6"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zna i rozumie</w:t>
            </w: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:</w:t>
            </w:r>
          </w:p>
          <w:p w14:paraId="68F918E1" w14:textId="27C1E59C" w:rsidR="00160501" w:rsidRPr="006533D8" w:rsidRDefault="4C9085F3" w:rsidP="2E042C92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wymieni </w:t>
            </w:r>
            <w:r w:rsidR="68E84BE6"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podstawowe pojęcia i zasady informatyki z zakresu, w jakim ma ona zastosowanie w pracy z dziećmi lub uczniami;</w:t>
            </w:r>
          </w:p>
          <w:p w14:paraId="2204603A" w14:textId="66133771" w:rsidR="00160501" w:rsidRPr="006533D8" w:rsidRDefault="4C9085F3" w:rsidP="2E042C92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poda i wyjaśni </w:t>
            </w:r>
            <w:r w:rsidR="68E84BE6"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zasady modelowania rzeczywistych sytuacji i reprezentowania danych, gromadzenia danych i ich przetwarzania;</w:t>
            </w:r>
          </w:p>
          <w:p w14:paraId="1CEC6777" w14:textId="18A38389" w:rsidR="00160501" w:rsidRPr="006533D8" w:rsidRDefault="4C9085F3" w:rsidP="2E042C92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poda i wyjaśni </w:t>
            </w:r>
            <w:r w:rsidR="68E84BE6"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zasady projektowania algorytmów oraz ich realizacji przy użyciu komputera;</w:t>
            </w:r>
          </w:p>
          <w:p w14:paraId="16927BD9" w14:textId="3766BBFD" w:rsidR="00160501" w:rsidRPr="006533D8" w:rsidRDefault="68E84BE6" w:rsidP="2E042C92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zasady organizacji i funkcjonowania urządzeń elektronicznych, komputerów i sieci komputerowej oraz ich wykorzystania;</w:t>
            </w:r>
          </w:p>
          <w:p w14:paraId="5514A2F2" w14:textId="125CF000" w:rsidR="00160501" w:rsidRPr="006533D8" w:rsidRDefault="4C9085F3" w:rsidP="2E042C92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opisze </w:t>
            </w:r>
            <w:r w:rsidR="68E84BE6"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społeczne aspekty informatyki i jej zastosowań, wpływu informatyki na rozwój społeczeństwa oraz zagrożenia w świecie wirtualnym;</w:t>
            </w:r>
          </w:p>
          <w:p w14:paraId="35EA18B1" w14:textId="0931CD59" w:rsidR="00D30455" w:rsidRPr="006533D8" w:rsidRDefault="4C9085F3" w:rsidP="2E042C92">
            <w:pPr>
              <w:pStyle w:val="Punktygwne"/>
              <w:numPr>
                <w:ilvl w:val="0"/>
                <w:numId w:val="2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opisze </w:t>
            </w:r>
            <w:r w:rsidR="68E84BE6"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uwarunkowania zawodowego rozwoju z wykorzystaniem technologii informacyjno-komunikacyjnej i informatyki oraz komputerowe programy edukacyjne przeznaczone dla najmłodszych uczniów.</w:t>
            </w:r>
          </w:p>
        </w:tc>
        <w:tc>
          <w:tcPr>
            <w:tcW w:w="1695" w:type="dxa"/>
          </w:tcPr>
          <w:p w14:paraId="404D47FB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FCF4E3C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EF93CC5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A9D3DD7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5A26B7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8C0A81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7BD068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9F6DB94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E52A6A5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3CFAE62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7B1CA77" w14:textId="77777777" w:rsidR="004E57FA" w:rsidRPr="006533D8" w:rsidRDefault="62B98CA4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70C200D6" w14:textId="2873A98E" w:rsidR="0085747A" w:rsidRPr="006533D8" w:rsidRDefault="0085747A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6533D8" w14:paraId="664FC6A1" w14:textId="77777777" w:rsidTr="2E042C92">
        <w:tc>
          <w:tcPr>
            <w:tcW w:w="1447" w:type="dxa"/>
          </w:tcPr>
          <w:p w14:paraId="695D7137" w14:textId="77777777" w:rsidR="0085747A" w:rsidRPr="006533D8" w:rsidRDefault="120FBDEA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8" w:type="dxa"/>
          </w:tcPr>
          <w:p w14:paraId="5900625D" w14:textId="22F2B8EB" w:rsidR="00632AA1" w:rsidRPr="006533D8" w:rsidRDefault="7E65F55A" w:rsidP="2E042C92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Student</w:t>
            </w:r>
            <w:r w:rsidR="62B98CA4"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 xml:space="preserve"> potrafi</w:t>
            </w:r>
            <w:r w:rsidR="7979C16C"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:</w:t>
            </w:r>
          </w:p>
          <w:p w14:paraId="40CD451D" w14:textId="765E30C1" w:rsidR="00D30455" w:rsidRPr="006533D8" w:rsidRDefault="56C2AD43" w:rsidP="2E042C92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zaprojektować i uruchomić na komputerze prosty algorytm z uwzględnieniem możliwości uczniów;</w:t>
            </w:r>
          </w:p>
        </w:tc>
        <w:tc>
          <w:tcPr>
            <w:tcW w:w="1695" w:type="dxa"/>
          </w:tcPr>
          <w:p w14:paraId="3945B9E9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EEFF8F1" w14:textId="77777777" w:rsidR="004E57FA" w:rsidRPr="006533D8" w:rsidRDefault="62B98CA4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1DE14639" w14:textId="235C92A0" w:rsidR="0085747A" w:rsidRPr="006533D8" w:rsidRDefault="0085747A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6533D8" w14:paraId="5DAC23F6" w14:textId="77777777" w:rsidTr="2E042C92">
        <w:tc>
          <w:tcPr>
            <w:tcW w:w="1447" w:type="dxa"/>
          </w:tcPr>
          <w:p w14:paraId="5168D262" w14:textId="77F9FCAD" w:rsidR="008A36FE" w:rsidRPr="006533D8" w:rsidRDefault="45C1B676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8" w:type="dxa"/>
          </w:tcPr>
          <w:p w14:paraId="53504649" w14:textId="1773FE33" w:rsidR="00632AA1" w:rsidRPr="006533D8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3D5BDE28" w14:textId="6091F433" w:rsidR="0031147F" w:rsidRPr="006533D8" w:rsidRDefault="00D130FD" w:rsidP="00D130FD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 w:cstheme="minorHAnsi"/>
                <w:sz w:val="24"/>
                <w:szCs w:val="24"/>
                <w:lang w:eastAsia="pl-PL"/>
              </w:rPr>
              <w:t>zaprojektować prostą, funkcjonalną bazę danych z uwzględnieniem specyficznych potrzeb i możliwości poszczególnych uczniów;</w:t>
            </w:r>
          </w:p>
        </w:tc>
        <w:tc>
          <w:tcPr>
            <w:tcW w:w="1695" w:type="dxa"/>
          </w:tcPr>
          <w:p w14:paraId="42F9F969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2D67C2" w14:textId="77777777" w:rsidR="004E57FA" w:rsidRPr="006533D8" w:rsidRDefault="62B98CA4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PPiW.U05</w:t>
            </w:r>
          </w:p>
          <w:p w14:paraId="0866753C" w14:textId="0B097D43" w:rsidR="008A36FE" w:rsidRPr="006533D8" w:rsidRDefault="008A36FE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6533D8" w14:paraId="06333049" w14:textId="77777777" w:rsidTr="2E042C92">
        <w:tc>
          <w:tcPr>
            <w:tcW w:w="1447" w:type="dxa"/>
          </w:tcPr>
          <w:p w14:paraId="42B8B470" w14:textId="7FD64316" w:rsidR="008A36FE" w:rsidRPr="006533D8" w:rsidRDefault="45C1B676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8" w:type="dxa"/>
          </w:tcPr>
          <w:p w14:paraId="37DA4673" w14:textId="7A5479F9" w:rsidR="00632AA1" w:rsidRPr="006533D8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42EF0E78" w14:textId="29991018" w:rsidR="003343D3" w:rsidRPr="006533D8" w:rsidRDefault="00D130FD" w:rsidP="00D130FD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</w:rPr>
            </w:pPr>
            <w:r w:rsidRPr="006533D8">
              <w:rPr>
                <w:rFonts w:ascii="Corbel" w:hAnsi="Corbel" w:cstheme="minorHAnsi"/>
                <w:sz w:val="24"/>
                <w:szCs w:val="24"/>
              </w:rPr>
              <w:t>wykorzystać standardowe oprogramowanie użytkowe komputera adekwatnie do celów wychowani</w:t>
            </w:r>
            <w:r w:rsidR="006533D8">
              <w:rPr>
                <w:rFonts w:ascii="Corbel" w:hAnsi="Corbel" w:cstheme="minorHAnsi"/>
                <w:sz w:val="24"/>
                <w:szCs w:val="24"/>
              </w:rPr>
              <w:t>a</w:t>
            </w:r>
            <w:r w:rsidRPr="006533D8">
              <w:rPr>
                <w:rFonts w:ascii="Corbel" w:hAnsi="Corbel" w:cstheme="minorHAnsi"/>
                <w:sz w:val="24"/>
                <w:szCs w:val="24"/>
              </w:rPr>
              <w:t xml:space="preserve"> i kształcenia </w:t>
            </w:r>
            <w:r w:rsidRPr="006533D8">
              <w:rPr>
                <w:rFonts w:ascii="Corbel" w:hAnsi="Corbel" w:cstheme="minorHAnsi"/>
                <w:sz w:val="24"/>
                <w:szCs w:val="24"/>
              </w:rPr>
              <w:lastRenderedPageBreak/>
              <w:t>uczniów;</w:t>
            </w:r>
          </w:p>
        </w:tc>
        <w:tc>
          <w:tcPr>
            <w:tcW w:w="1695" w:type="dxa"/>
          </w:tcPr>
          <w:p w14:paraId="0AE1FBDA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173249" w14:textId="77777777" w:rsidR="004E57FA" w:rsidRPr="006533D8" w:rsidRDefault="62B98CA4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  <w:p w14:paraId="680AED01" w14:textId="790DF9AC" w:rsidR="008A36FE" w:rsidRPr="006533D8" w:rsidRDefault="008A36FE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F7786" w:rsidRPr="006533D8" w14:paraId="5ECFC366" w14:textId="77777777" w:rsidTr="2E042C92">
        <w:tc>
          <w:tcPr>
            <w:tcW w:w="1447" w:type="dxa"/>
          </w:tcPr>
          <w:p w14:paraId="1D840B19" w14:textId="7FBC59AF" w:rsidR="0085747A" w:rsidRPr="006533D8" w:rsidRDefault="120FBDEA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45C1B676" w:rsidRPr="006533D8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8" w:type="dxa"/>
          </w:tcPr>
          <w:p w14:paraId="10C2A269" w14:textId="2D103319" w:rsidR="00632AA1" w:rsidRPr="006533D8" w:rsidRDefault="00632AA1" w:rsidP="005F7786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6DAA742E" w14:textId="49048BF5" w:rsidR="003343D3" w:rsidRPr="006533D8" w:rsidRDefault="56C2AD43" w:rsidP="2E042C92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Bidi"/>
                <w:sz w:val="24"/>
                <w:szCs w:val="24"/>
              </w:rPr>
            </w:pPr>
            <w:r w:rsidRPr="006533D8">
              <w:rPr>
                <w:rFonts w:ascii="Corbel" w:hAnsi="Corbel" w:cstheme="minorBidi"/>
                <w:sz w:val="24"/>
                <w:szCs w:val="24"/>
              </w:rPr>
              <w:t>ocenić walory użytkowe komputerowego programu edukacyjnego;</w:t>
            </w:r>
            <w:r w:rsidR="375719C7" w:rsidRPr="006533D8">
              <w:rPr>
                <w:rFonts w:ascii="Corbel" w:hAnsi="Corbel" w:cstheme="minorBidi"/>
                <w:sz w:val="24"/>
                <w:szCs w:val="24"/>
              </w:rPr>
              <w:t xml:space="preserve"> świadomie stosować technologie informacyjne;</w:t>
            </w:r>
          </w:p>
        </w:tc>
        <w:tc>
          <w:tcPr>
            <w:tcW w:w="1695" w:type="dxa"/>
          </w:tcPr>
          <w:p w14:paraId="28303F96" w14:textId="77777777" w:rsidR="004E57FA" w:rsidRPr="006533D8" w:rsidRDefault="62B98CA4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14:paraId="3F37E818" w14:textId="1F6562A9" w:rsidR="0085747A" w:rsidRPr="006533D8" w:rsidRDefault="0085747A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6533D8" w14:paraId="7D3E7EF1" w14:textId="77777777" w:rsidTr="2E042C92">
        <w:tc>
          <w:tcPr>
            <w:tcW w:w="1447" w:type="dxa"/>
          </w:tcPr>
          <w:p w14:paraId="385080B1" w14:textId="3EF06A27" w:rsidR="009410F9" w:rsidRPr="006533D8" w:rsidRDefault="2943B0CB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378" w:type="dxa"/>
          </w:tcPr>
          <w:p w14:paraId="2F448DD1" w14:textId="075D30FB" w:rsidR="009410F9" w:rsidRPr="006533D8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0365CE76" w14:textId="7D5A374F" w:rsidR="009410F9" w:rsidRPr="006533D8" w:rsidRDefault="00D130FD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identyfikować i rozbudzać zainteresowania dzieci lub uczniów poprzez zorganizowanie bezpiecznego środowiska pracy z komputerem;</w:t>
            </w:r>
          </w:p>
        </w:tc>
        <w:tc>
          <w:tcPr>
            <w:tcW w:w="1695" w:type="dxa"/>
          </w:tcPr>
          <w:p w14:paraId="1A879158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F86A42C" w14:textId="77777777" w:rsidR="009410F9" w:rsidRPr="006533D8" w:rsidRDefault="2943B0CB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PPiW.U08</w:t>
            </w:r>
          </w:p>
          <w:p w14:paraId="73AE3545" w14:textId="1D9BDF0F" w:rsidR="009410F9" w:rsidRPr="006533D8" w:rsidRDefault="009410F9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6533D8" w14:paraId="3B25DBAC" w14:textId="77777777" w:rsidTr="2E042C92">
        <w:tc>
          <w:tcPr>
            <w:tcW w:w="1447" w:type="dxa"/>
          </w:tcPr>
          <w:p w14:paraId="1CA1AE79" w14:textId="7B85DCB5" w:rsidR="009410F9" w:rsidRPr="006533D8" w:rsidRDefault="2943B0CB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378" w:type="dxa"/>
          </w:tcPr>
          <w:p w14:paraId="647FD7BA" w14:textId="0B2C878C" w:rsidR="009410F9" w:rsidRPr="006533D8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01AF2B35" w14:textId="198A60C3" w:rsidR="009410F9" w:rsidRPr="006533D8" w:rsidRDefault="002A6858" w:rsidP="00E166D4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rozwijać kompetencje kluczowe dzieci lub uczniów, w szczególności kreatywność, krytyczną refleksję i umiejętność samodzielnego oraz zespołowego rozwiązywania problemów przy zastosowaniu komputera i technologii informacyjnych;</w:t>
            </w:r>
          </w:p>
        </w:tc>
        <w:tc>
          <w:tcPr>
            <w:tcW w:w="1695" w:type="dxa"/>
          </w:tcPr>
          <w:p w14:paraId="5DDFAAD1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A90990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FC8F4DF" w14:textId="77777777" w:rsidR="009410F9" w:rsidRPr="006533D8" w:rsidRDefault="2943B0CB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  <w:p w14:paraId="38193C2A" w14:textId="3A93B7DA" w:rsidR="009410F9" w:rsidRPr="006533D8" w:rsidRDefault="009410F9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6533D8" w14:paraId="2FBC8E52" w14:textId="77777777" w:rsidTr="2E042C92">
        <w:tc>
          <w:tcPr>
            <w:tcW w:w="1447" w:type="dxa"/>
          </w:tcPr>
          <w:p w14:paraId="27185336" w14:textId="4EEBA1DC" w:rsidR="009410F9" w:rsidRPr="006533D8" w:rsidRDefault="2943B0CB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378" w:type="dxa"/>
          </w:tcPr>
          <w:p w14:paraId="12E0B71B" w14:textId="1EBCA4B7" w:rsidR="009410F9" w:rsidRPr="006533D8" w:rsidRDefault="009410F9" w:rsidP="00E166D4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 w:cstheme="minorHAnsi"/>
                <w:sz w:val="24"/>
                <w:szCs w:val="24"/>
                <w:lang w:eastAsia="pl-PL"/>
              </w:rPr>
              <w:t>Student potrafi:</w:t>
            </w:r>
          </w:p>
          <w:p w14:paraId="6B3CFEF9" w14:textId="048EC92A" w:rsidR="009410F9" w:rsidRPr="006533D8" w:rsidRDefault="375719C7" w:rsidP="2E042C92">
            <w:pPr>
              <w:pStyle w:val="Akapitzlist"/>
              <w:numPr>
                <w:ilvl w:val="0"/>
                <w:numId w:val="4"/>
              </w:num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Corbel" w:hAnsi="Corbel" w:cstheme="minorBidi"/>
                <w:sz w:val="24"/>
                <w:szCs w:val="24"/>
                <w:lang w:eastAsia="pl-PL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skutecznie animować i monitorować realizację zespołowych działań edukacyjnych dzieci lub uczniów, z wykorzystywaniem różnych rodzajów</w:t>
            </w:r>
            <w:r w:rsidRPr="006533D8">
              <w:rPr>
                <w:rFonts w:ascii="Corbel" w:hAnsi="Corbel"/>
                <w:spacing w:val="17"/>
                <w:sz w:val="24"/>
                <w:szCs w:val="24"/>
              </w:rPr>
              <w:t xml:space="preserve"> </w:t>
            </w:r>
            <w:r w:rsidRPr="006533D8">
              <w:rPr>
                <w:rFonts w:ascii="Corbel" w:hAnsi="Corbel"/>
                <w:sz w:val="24"/>
                <w:szCs w:val="24"/>
              </w:rPr>
              <w:t>komputerowych programów edukacyjnych;</w:t>
            </w:r>
          </w:p>
        </w:tc>
        <w:tc>
          <w:tcPr>
            <w:tcW w:w="1695" w:type="dxa"/>
          </w:tcPr>
          <w:p w14:paraId="37E0B9E5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486533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914781" w14:textId="77777777" w:rsidR="009410F9" w:rsidRPr="006533D8" w:rsidRDefault="2943B0CB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  <w:p w14:paraId="1E0E9025" w14:textId="77777777" w:rsidR="009410F9" w:rsidRPr="006533D8" w:rsidRDefault="009410F9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410F9" w:rsidRPr="006533D8" w14:paraId="4F7C7EC1" w14:textId="77777777" w:rsidTr="2E042C92">
        <w:tc>
          <w:tcPr>
            <w:tcW w:w="1447" w:type="dxa"/>
          </w:tcPr>
          <w:p w14:paraId="7D6B9695" w14:textId="023C4D0B" w:rsidR="009410F9" w:rsidRPr="006533D8" w:rsidRDefault="2943B0CB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378" w:type="dxa"/>
          </w:tcPr>
          <w:p w14:paraId="35B4AC79" w14:textId="4C2B6871" w:rsidR="009410F9" w:rsidRPr="006533D8" w:rsidRDefault="2943B0CB" w:rsidP="2E042C92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 w:cstheme="minorBidi"/>
                <w:b w:val="0"/>
                <w:smallCaps w:val="0"/>
                <w:szCs w:val="24"/>
              </w:rPr>
              <w:t>Student jest gotów do:</w:t>
            </w:r>
          </w:p>
          <w:p w14:paraId="237CC1B3" w14:textId="5BE206E6" w:rsidR="009410F9" w:rsidRPr="006533D8" w:rsidRDefault="375719C7" w:rsidP="2E042C92">
            <w:pPr>
              <w:pStyle w:val="Punktygwne"/>
              <w:numPr>
                <w:ilvl w:val="0"/>
                <w:numId w:val="4"/>
              </w:numPr>
              <w:tabs>
                <w:tab w:val="left" w:pos="330"/>
              </w:tabs>
              <w:spacing w:before="0" w:after="0"/>
              <w:ind w:left="0" w:firstLine="0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formowania właściwych zachowań i postaw dzieci lub uczniów, w tym  wobec kultury i sztuki prezentowanych za pomocą komputerowych programów edukacyjnych;</w:t>
            </w:r>
          </w:p>
        </w:tc>
        <w:tc>
          <w:tcPr>
            <w:tcW w:w="1695" w:type="dxa"/>
          </w:tcPr>
          <w:p w14:paraId="4B5F3BA7" w14:textId="77777777" w:rsidR="00F85161" w:rsidRPr="006533D8" w:rsidRDefault="00F85161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1FB557" w14:textId="5000F2EC" w:rsidR="009410F9" w:rsidRPr="006533D8" w:rsidRDefault="2943B0CB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6388025C" w14:textId="77777777" w:rsidR="0085747A" w:rsidRPr="006533D8" w:rsidRDefault="0085747A" w:rsidP="2E042C9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Pr="006533D8" w:rsidRDefault="50B2C46A" w:rsidP="2E042C92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  <w:r w:rsidRPr="006533D8">
        <w:rPr>
          <w:rFonts w:ascii="Corbel" w:hAnsi="Corbel"/>
          <w:b/>
          <w:bCs/>
          <w:sz w:val="24"/>
          <w:szCs w:val="24"/>
        </w:rPr>
        <w:t>3.3</w:t>
      </w:r>
      <w:r w:rsidR="33E25AFE" w:rsidRPr="006533D8">
        <w:rPr>
          <w:rFonts w:ascii="Corbel" w:hAnsi="Corbel"/>
          <w:b/>
          <w:bCs/>
          <w:sz w:val="24"/>
          <w:szCs w:val="24"/>
        </w:rPr>
        <w:t xml:space="preserve"> </w:t>
      </w:r>
      <w:r w:rsidR="120FBDEA" w:rsidRPr="006533D8">
        <w:rPr>
          <w:rFonts w:ascii="Corbel" w:hAnsi="Corbel"/>
          <w:b/>
          <w:bCs/>
          <w:sz w:val="24"/>
          <w:szCs w:val="24"/>
        </w:rPr>
        <w:t>T</w:t>
      </w:r>
      <w:r w:rsidR="33E25AFE" w:rsidRPr="006533D8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591269B5" w:rsidRPr="006533D8">
        <w:rPr>
          <w:rFonts w:ascii="Corbel" w:hAnsi="Corbel"/>
          <w:sz w:val="24"/>
          <w:szCs w:val="24"/>
        </w:rPr>
        <w:t xml:space="preserve">  </w:t>
      </w:r>
    </w:p>
    <w:p w14:paraId="77059051" w14:textId="77777777" w:rsidR="0085747A" w:rsidRPr="006533D8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 xml:space="preserve">Problematyka wykładu </w:t>
      </w:r>
    </w:p>
    <w:p w14:paraId="2B7E6C23" w14:textId="77777777" w:rsidR="00675843" w:rsidRPr="006533D8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533D8" w14:paraId="2E1BB617" w14:textId="77777777" w:rsidTr="69E2BB7B">
        <w:tc>
          <w:tcPr>
            <w:tcW w:w="9520" w:type="dxa"/>
          </w:tcPr>
          <w:p w14:paraId="2C07462B" w14:textId="77777777" w:rsidR="0085747A" w:rsidRPr="006533D8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B02BC" w:rsidRPr="006533D8" w14:paraId="4C2EAB71" w14:textId="77777777" w:rsidTr="69E2BB7B">
        <w:tc>
          <w:tcPr>
            <w:tcW w:w="9520" w:type="dxa"/>
          </w:tcPr>
          <w:p w14:paraId="78255B5B" w14:textId="1CBDD766" w:rsidR="004B02BC" w:rsidRPr="006533D8" w:rsidRDefault="004B02BC" w:rsidP="69E2BB7B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</w:rPr>
            </w:pPr>
            <w:r w:rsidRPr="69E2BB7B">
              <w:rPr>
                <w:rFonts w:asciiTheme="minorHAnsi" w:hAnsiTheme="minorHAnsi" w:cstheme="minorBidi"/>
                <w:smallCaps w:val="0"/>
              </w:rPr>
              <w:t xml:space="preserve">Podstawowe pojęcia i zasady informatyki </w:t>
            </w:r>
            <w:r w:rsidRPr="69E2BB7B">
              <w:rPr>
                <w:rFonts w:asciiTheme="minorHAnsi" w:hAnsiTheme="minorHAnsi" w:cstheme="minorBidi"/>
                <w:b w:val="0"/>
                <w:smallCaps w:val="0"/>
              </w:rPr>
              <w:t>z zakresu, w jakim ma</w:t>
            </w:r>
            <w:r w:rsidR="05BF0AC3" w:rsidRPr="69E2BB7B">
              <w:rPr>
                <w:rFonts w:asciiTheme="minorHAnsi" w:hAnsiTheme="minorHAnsi" w:cstheme="minorBidi"/>
                <w:b w:val="0"/>
                <w:smallCaps w:val="0"/>
              </w:rPr>
              <w:t>ją</w:t>
            </w:r>
            <w:r w:rsidRPr="69E2BB7B">
              <w:rPr>
                <w:rFonts w:asciiTheme="minorHAnsi" w:hAnsiTheme="minorHAnsi" w:cstheme="minorBidi"/>
                <w:b w:val="0"/>
                <w:smallCaps w:val="0"/>
              </w:rPr>
              <w:t xml:space="preserve"> on</w:t>
            </w:r>
            <w:r w:rsidR="66B9A203" w:rsidRPr="69E2BB7B">
              <w:rPr>
                <w:rFonts w:asciiTheme="minorHAnsi" w:hAnsiTheme="minorHAnsi" w:cstheme="minorBidi"/>
                <w:b w:val="0"/>
                <w:smallCaps w:val="0"/>
              </w:rPr>
              <w:t>e</w:t>
            </w:r>
            <w:r w:rsidRPr="69E2BB7B">
              <w:rPr>
                <w:rFonts w:asciiTheme="minorHAnsi" w:hAnsiTheme="minorHAnsi" w:cstheme="minorBidi"/>
                <w:b w:val="0"/>
                <w:smallCaps w:val="0"/>
              </w:rPr>
              <w:t xml:space="preserve"> zastosowanie w pracy z dziećmi w przedszkolu i uczniami klas I-III szkoły podstawowej.</w:t>
            </w:r>
          </w:p>
        </w:tc>
      </w:tr>
      <w:tr w:rsidR="004B02BC" w:rsidRPr="006533D8" w14:paraId="4775EC08" w14:textId="77777777" w:rsidTr="69E2BB7B">
        <w:tc>
          <w:tcPr>
            <w:tcW w:w="9520" w:type="dxa"/>
          </w:tcPr>
          <w:p w14:paraId="6B3410D0" w14:textId="30313A1D" w:rsidR="004B02BC" w:rsidRPr="006533D8" w:rsidRDefault="004B02BC" w:rsidP="004B02B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>Zasady organizacji i funkcjonowania urządzeń</w:t>
            </w:r>
            <w:r>
              <w:rPr>
                <w:rFonts w:asciiTheme="minorHAnsi" w:hAnsiTheme="minorHAnsi" w:cstheme="minorBidi"/>
                <w:smallCaps w:val="0"/>
                <w:szCs w:val="24"/>
              </w:rPr>
              <w:t xml:space="preserve"> cyfrowych: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 komputerów i sieci komputerowej oraz ich wykorzystania.</w:t>
            </w:r>
          </w:p>
        </w:tc>
      </w:tr>
      <w:tr w:rsidR="004B02BC" w:rsidRPr="006533D8" w14:paraId="0792AFCB" w14:textId="77777777" w:rsidTr="69E2BB7B">
        <w:tc>
          <w:tcPr>
            <w:tcW w:w="9520" w:type="dxa"/>
          </w:tcPr>
          <w:p w14:paraId="7051A779" w14:textId="5C9551BA" w:rsidR="004B02BC" w:rsidRPr="006533D8" w:rsidRDefault="004B02BC" w:rsidP="004B02B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>Zasady projektowania algorytmów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 oraz ich realizacji przy użyciu komputera.</w:t>
            </w:r>
          </w:p>
        </w:tc>
      </w:tr>
      <w:tr w:rsidR="004B02BC" w:rsidRPr="006533D8" w14:paraId="72E03DD1" w14:textId="77777777" w:rsidTr="69E2BB7B">
        <w:tc>
          <w:tcPr>
            <w:tcW w:w="9520" w:type="dxa"/>
          </w:tcPr>
          <w:p w14:paraId="33738C75" w14:textId="65CB493F" w:rsidR="004B02BC" w:rsidRPr="006533D8" w:rsidRDefault="004B02BC" w:rsidP="004B02B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>Architektura informacji:</w:t>
            </w:r>
            <w:r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 d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ane, sposoby gromadzenia danych i metody ich przetwarzania.</w:t>
            </w:r>
          </w:p>
        </w:tc>
      </w:tr>
      <w:tr w:rsidR="004B02BC" w:rsidRPr="006533D8" w14:paraId="6BCA6D6F" w14:textId="77777777" w:rsidTr="69E2BB7B">
        <w:tc>
          <w:tcPr>
            <w:tcW w:w="9520" w:type="dxa"/>
          </w:tcPr>
          <w:p w14:paraId="43DC0C23" w14:textId="3F6A82EF" w:rsidR="004B02BC" w:rsidRPr="006533D8" w:rsidRDefault="004B02BC" w:rsidP="004B02BC">
            <w:pPr>
              <w:pStyle w:val="Punktygwne"/>
              <w:numPr>
                <w:ilvl w:val="0"/>
                <w:numId w:val="5"/>
              </w:numPr>
              <w:tabs>
                <w:tab w:val="left" w:pos="330"/>
              </w:tabs>
              <w:spacing w:before="0" w:after="0"/>
              <w:ind w:left="347"/>
              <w:rPr>
                <w:rFonts w:ascii="Corbel" w:hAnsi="Corbel" w:cstheme="minorBidi"/>
                <w:b w:val="0"/>
                <w:smallCaps w:val="0"/>
                <w:szCs w:val="24"/>
              </w:rPr>
            </w:pPr>
            <w:r w:rsidRPr="0004319B">
              <w:rPr>
                <w:rFonts w:asciiTheme="minorHAnsi" w:hAnsiTheme="minorHAnsi" w:cstheme="minorBidi"/>
                <w:smallCaps w:val="0"/>
                <w:szCs w:val="24"/>
              </w:rPr>
              <w:t>Społeczne aspekty informatyki i jej zastosowań</w:t>
            </w:r>
            <w:r>
              <w:rPr>
                <w:rFonts w:asciiTheme="minorHAnsi" w:hAnsiTheme="minorHAnsi" w:cstheme="minorBidi"/>
                <w:b w:val="0"/>
                <w:smallCaps w:val="0"/>
                <w:szCs w:val="24"/>
              </w:rPr>
              <w:t>:</w:t>
            </w: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 xml:space="preserve"> wpływ informatyki na rozwój społeczeństwa oraz zagrożenia w świecie wirtualnym.</w:t>
            </w:r>
          </w:p>
        </w:tc>
      </w:tr>
      <w:tr w:rsidR="004B02BC" w:rsidRPr="006533D8" w14:paraId="24001261" w14:textId="77777777" w:rsidTr="69E2BB7B">
        <w:tc>
          <w:tcPr>
            <w:tcW w:w="9520" w:type="dxa"/>
          </w:tcPr>
          <w:p w14:paraId="1AF0D3F5" w14:textId="22420AC9" w:rsidR="004B02BC" w:rsidRPr="006533D8" w:rsidRDefault="004B02BC" w:rsidP="69E2BB7B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Corbel" w:hAnsi="Corbel"/>
              </w:rPr>
            </w:pPr>
            <w:r w:rsidRPr="69E2BB7B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Uwarunkowania</w:t>
            </w:r>
            <w:r w:rsidR="2C3B5CB2" w:rsidRPr="69E2BB7B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 xml:space="preserve"> rozwoju</w:t>
            </w:r>
            <w:r w:rsidRPr="69E2BB7B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 xml:space="preserve"> zawodowego (nauczycieli) z wykorzystaniem technologii</w:t>
            </w:r>
            <w:r w:rsidRPr="69E2BB7B">
              <w:rPr>
                <w:rFonts w:asciiTheme="minorHAnsi" w:hAnsiTheme="minorHAnsi" w:cstheme="minorBidi"/>
                <w:b/>
                <w:bCs/>
                <w:smallCaps/>
                <w:sz w:val="24"/>
                <w:szCs w:val="24"/>
              </w:rPr>
              <w:t xml:space="preserve"> </w:t>
            </w:r>
            <w:r w:rsidRPr="69E2BB7B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informacyjno-komunikacyjnej i informatyki</w:t>
            </w:r>
            <w:r w:rsidRPr="69E2BB7B">
              <w:rPr>
                <w:rFonts w:asciiTheme="minorHAnsi" w:hAnsiTheme="minorHAnsi" w:cstheme="minorBidi"/>
                <w:sz w:val="24"/>
                <w:szCs w:val="24"/>
              </w:rPr>
              <w:t xml:space="preserve"> oraz komputerowe programy</w:t>
            </w:r>
            <w:r w:rsidRPr="69E2BB7B">
              <w:rPr>
                <w:rFonts w:asciiTheme="minorHAnsi" w:hAnsiTheme="minorHAnsi" w:cstheme="minorBidi"/>
                <w:b/>
                <w:bCs/>
                <w:smallCaps/>
                <w:sz w:val="24"/>
                <w:szCs w:val="24"/>
              </w:rPr>
              <w:t xml:space="preserve"> </w:t>
            </w:r>
            <w:r w:rsidRPr="69E2BB7B">
              <w:rPr>
                <w:rFonts w:asciiTheme="minorHAnsi" w:hAnsiTheme="minorHAnsi" w:cstheme="minorBidi"/>
                <w:sz w:val="24"/>
                <w:szCs w:val="24"/>
              </w:rPr>
              <w:t>edukacyjne przeznaczone dla najmłodszych uczniów.</w:t>
            </w:r>
          </w:p>
        </w:tc>
      </w:tr>
      <w:tr w:rsidR="004B02BC" w14:paraId="2DF825F7" w14:textId="77777777" w:rsidTr="69E2BB7B">
        <w:trPr>
          <w:trHeight w:val="300"/>
        </w:trPr>
        <w:tc>
          <w:tcPr>
            <w:tcW w:w="9520" w:type="dxa"/>
          </w:tcPr>
          <w:p w14:paraId="63E5A76F" w14:textId="6DBE9CDC" w:rsidR="004B02BC" w:rsidRPr="004B02BC" w:rsidRDefault="004B02BC" w:rsidP="69E2BB7B">
            <w:pPr>
              <w:spacing w:line="240" w:lineRule="auto"/>
              <w:rPr>
                <w:rFonts w:ascii="Corbel" w:hAnsi="Corbel" w:cstheme="minorBidi"/>
                <w:sz w:val="24"/>
                <w:szCs w:val="24"/>
              </w:rPr>
            </w:pPr>
            <w:r w:rsidRPr="69E2BB7B">
              <w:rPr>
                <w:rFonts w:asciiTheme="minorHAnsi" w:hAnsiTheme="minorHAnsi" w:cstheme="minorBidi"/>
                <w:sz w:val="24"/>
                <w:szCs w:val="24"/>
              </w:rPr>
              <w:t>7.</w:t>
            </w:r>
            <w:r w:rsidRPr="69E2BB7B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 xml:space="preserve"> Higiena cyfrowa</w:t>
            </w:r>
            <w:r w:rsidR="2832B7B9" w:rsidRPr="69E2BB7B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69E2BB7B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>cyberbezpieczeństwo</w:t>
            </w:r>
            <w:proofErr w:type="spellEnd"/>
            <w:r w:rsidRPr="69E2BB7B">
              <w:rPr>
                <w:rFonts w:asciiTheme="minorHAnsi" w:hAnsiTheme="minorHAnsi" w:cstheme="minorBidi"/>
                <w:b/>
                <w:bCs/>
                <w:sz w:val="24"/>
                <w:szCs w:val="24"/>
              </w:rPr>
              <w:t xml:space="preserve"> i </w:t>
            </w:r>
            <w:r w:rsidRPr="69E2BB7B">
              <w:rPr>
                <w:rFonts w:asciiTheme="minorHAnsi" w:hAnsiTheme="minorHAnsi" w:cstheme="minorBidi"/>
                <w:sz w:val="24"/>
                <w:szCs w:val="24"/>
              </w:rPr>
              <w:t>zasady racjonalnego korzystania z urządzeń cyfrowych przez dzieci w wieku przedszkolnym i wczesnoszkolnym, zasady opieki nauczycielskiej i rodzicielskiej w tym zakresie.</w:t>
            </w:r>
          </w:p>
        </w:tc>
      </w:tr>
    </w:tbl>
    <w:p w14:paraId="1FB0688C" w14:textId="77777777" w:rsidR="0085747A" w:rsidRPr="006533D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A792CF" w14:textId="77777777" w:rsidR="0085747A" w:rsidRPr="006533D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533D8">
        <w:rPr>
          <w:rFonts w:ascii="Corbel" w:hAnsi="Corbel"/>
          <w:sz w:val="24"/>
          <w:szCs w:val="24"/>
        </w:rPr>
        <w:t xml:space="preserve">, </w:t>
      </w:r>
      <w:r w:rsidRPr="006533D8">
        <w:rPr>
          <w:rFonts w:ascii="Corbel" w:hAnsi="Corbel"/>
          <w:sz w:val="24"/>
          <w:szCs w:val="24"/>
        </w:rPr>
        <w:t xml:space="preserve">zajęć praktycznych </w:t>
      </w:r>
    </w:p>
    <w:p w14:paraId="30B7E1C5" w14:textId="77777777" w:rsidR="0085747A" w:rsidRPr="006533D8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533D8" w14:paraId="250EC855" w14:textId="77777777" w:rsidTr="69E2BB7B">
        <w:tc>
          <w:tcPr>
            <w:tcW w:w="9520" w:type="dxa"/>
          </w:tcPr>
          <w:p w14:paraId="195D22DA" w14:textId="77777777" w:rsidR="0085747A" w:rsidRPr="006533D8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B02BC" w:rsidRPr="006533D8" w14:paraId="788AFB11" w14:textId="77777777" w:rsidTr="69E2BB7B">
        <w:tc>
          <w:tcPr>
            <w:tcW w:w="9520" w:type="dxa"/>
          </w:tcPr>
          <w:p w14:paraId="43283521" w14:textId="7C98F613" w:rsidR="004B02BC" w:rsidRPr="006533D8" w:rsidRDefault="004B02BC" w:rsidP="004B02B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>Konfiguracja zestawu komputerowego</w:t>
            </w:r>
            <w:r>
              <w:rPr>
                <w:rFonts w:ascii="Corbel" w:hAnsi="Corbel"/>
                <w:sz w:val="24"/>
                <w:szCs w:val="24"/>
              </w:rPr>
              <w:t>: podłączanie urządzeń wyjścia-wyjścia do komputera. Typowe rozwiązania stosowane w pracowniach szkolnych.</w:t>
            </w:r>
          </w:p>
        </w:tc>
      </w:tr>
      <w:tr w:rsidR="004B02BC" w:rsidRPr="006533D8" w14:paraId="42761B51" w14:textId="77777777" w:rsidTr="69E2BB7B">
        <w:tc>
          <w:tcPr>
            <w:tcW w:w="9520" w:type="dxa"/>
          </w:tcPr>
          <w:p w14:paraId="06CEB157" w14:textId="2E2A0493" w:rsidR="004B02BC" w:rsidRPr="006533D8" w:rsidRDefault="004B02BC" w:rsidP="004B02B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69E2BB7B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Zaprojektowanie i uruchomienie na komputerze prostego algorytmu.</w:t>
            </w:r>
            <w:r w:rsidRPr="69E2BB7B">
              <w:rPr>
                <w:rFonts w:ascii="Corbel" w:hAnsi="Corbel"/>
                <w:sz w:val="24"/>
                <w:szCs w:val="24"/>
              </w:rPr>
              <w:t xml:space="preserve"> Wykorzystanie programu z wykorzystaniem oprogramowania Diagram Designer</w:t>
            </w:r>
            <w:r w:rsidR="61B7B75A" w:rsidRPr="69E2BB7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B02BC" w:rsidRPr="006533D8" w14:paraId="2BE21B37" w14:textId="77777777" w:rsidTr="69E2BB7B">
        <w:tc>
          <w:tcPr>
            <w:tcW w:w="9520" w:type="dxa"/>
          </w:tcPr>
          <w:p w14:paraId="4802BB8E" w14:textId="397FC1E0" w:rsidR="004B02BC" w:rsidRPr="006533D8" w:rsidRDefault="004B02BC" w:rsidP="004B02B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69E2BB7B">
              <w:rPr>
                <w:rFonts w:ascii="Corbel" w:hAnsi="Corbel"/>
                <w:b/>
                <w:bCs/>
                <w:sz w:val="24"/>
                <w:szCs w:val="24"/>
              </w:rPr>
              <w:t>Zaprojektowanie prostej, funkcjonalnej bazy danych</w:t>
            </w:r>
            <w:r w:rsidRPr="69E2BB7B">
              <w:rPr>
                <w:rFonts w:ascii="Corbel" w:hAnsi="Corbel"/>
                <w:sz w:val="24"/>
                <w:szCs w:val="24"/>
              </w:rPr>
              <w:t>. Architektura informacji – wykorzystanie programu MS Access</w:t>
            </w:r>
            <w:r w:rsidR="3FC2FB75" w:rsidRPr="69E2BB7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B02BC" w:rsidRPr="006533D8" w14:paraId="736B0040" w14:textId="77777777" w:rsidTr="69E2BB7B">
        <w:tc>
          <w:tcPr>
            <w:tcW w:w="9520" w:type="dxa"/>
          </w:tcPr>
          <w:p w14:paraId="629118A3" w14:textId="5ACB24CB" w:rsidR="004B02BC" w:rsidRPr="006533D8" w:rsidRDefault="004B02BC" w:rsidP="004B02B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>Opracowanie dokumentu tekstowego przy użyciu standardowego oprogramowania komputerowego</w:t>
            </w:r>
            <w:r>
              <w:rPr>
                <w:rFonts w:ascii="Corbel" w:hAnsi="Corbel"/>
                <w:sz w:val="24"/>
                <w:szCs w:val="24"/>
              </w:rPr>
              <w:t>. Poznajemy „tajemnice” edytorów tekstu.</w:t>
            </w:r>
          </w:p>
        </w:tc>
      </w:tr>
      <w:tr w:rsidR="004B02BC" w:rsidRPr="006533D8" w14:paraId="67435125" w14:textId="77777777" w:rsidTr="69E2BB7B">
        <w:tc>
          <w:tcPr>
            <w:tcW w:w="9520" w:type="dxa"/>
          </w:tcPr>
          <w:p w14:paraId="163E189F" w14:textId="085CFC70" w:rsidR="004B02BC" w:rsidRPr="006533D8" w:rsidRDefault="004B02BC" w:rsidP="004B02B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>Możliwości realizacji ćwiczeń matematycznych przy wykorzystaniu arkusza kalkulacyjnego</w:t>
            </w:r>
            <w:r>
              <w:rPr>
                <w:rFonts w:ascii="Corbel" w:hAnsi="Corbel"/>
                <w:sz w:val="24"/>
                <w:szCs w:val="24"/>
              </w:rPr>
              <w:t>. Poznajemy „tajemnice” arkuszy kalkulacyjnych.</w:t>
            </w:r>
          </w:p>
        </w:tc>
      </w:tr>
      <w:tr w:rsidR="004B02BC" w:rsidRPr="006533D8" w14:paraId="2B39ECC7" w14:textId="77777777" w:rsidTr="69E2BB7B">
        <w:tc>
          <w:tcPr>
            <w:tcW w:w="9520" w:type="dxa"/>
          </w:tcPr>
          <w:p w14:paraId="3F57ED5D" w14:textId="1302251E" w:rsidR="004B02BC" w:rsidRPr="006533D8" w:rsidRDefault="004B02BC" w:rsidP="004B02B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>Ocena walorów użytkowych komputerowego programu edukacyjnego z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możliwością </w:t>
            </w:r>
            <w:r w:rsidRPr="0004319B">
              <w:rPr>
                <w:rFonts w:ascii="Corbel" w:hAnsi="Corbel"/>
                <w:b/>
                <w:sz w:val="24"/>
                <w:szCs w:val="24"/>
              </w:rPr>
              <w:t xml:space="preserve">  wykorzystani</w:t>
            </w:r>
            <w:r>
              <w:rPr>
                <w:rFonts w:ascii="Corbel" w:hAnsi="Corbel"/>
                <w:b/>
                <w:sz w:val="24"/>
                <w:szCs w:val="24"/>
              </w:rPr>
              <w:t>a na</w:t>
            </w:r>
            <w:r w:rsidRPr="0004319B">
              <w:rPr>
                <w:rFonts w:ascii="Corbel" w:hAnsi="Corbel"/>
                <w:b/>
                <w:sz w:val="24"/>
                <w:szCs w:val="24"/>
              </w:rPr>
              <w:t xml:space="preserve"> tablicy interaktywnej</w:t>
            </w:r>
            <w:r w:rsidRPr="2E042C92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Edukacyjne środowisko sali szkolnej </w:t>
            </w:r>
          </w:p>
        </w:tc>
      </w:tr>
      <w:tr w:rsidR="004B02BC" w:rsidRPr="006533D8" w14:paraId="01048B5C" w14:textId="77777777" w:rsidTr="69E2BB7B">
        <w:tc>
          <w:tcPr>
            <w:tcW w:w="9520" w:type="dxa"/>
          </w:tcPr>
          <w:p w14:paraId="779A99A0" w14:textId="1E02464E" w:rsidR="004B02BC" w:rsidRPr="006533D8" w:rsidRDefault="004B02BC" w:rsidP="004B02B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b/>
                <w:sz w:val="24"/>
                <w:szCs w:val="24"/>
              </w:rPr>
              <w:t xml:space="preserve">Higiena cyfrowa i </w:t>
            </w:r>
            <w:proofErr w:type="spellStart"/>
            <w:r w:rsidRPr="0004319B">
              <w:rPr>
                <w:rFonts w:ascii="Corbel" w:hAnsi="Corbel"/>
                <w:b/>
                <w:sz w:val="24"/>
                <w:szCs w:val="24"/>
              </w:rPr>
              <w:t>cyberbezpieczeństwo</w:t>
            </w:r>
            <w:proofErr w:type="spellEnd"/>
            <w:r w:rsidRPr="0004319B">
              <w:rPr>
                <w:rFonts w:ascii="Corbel" w:hAnsi="Corbel"/>
                <w:b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opracowanie zasad bezpiecznego środowiska pracy z komputerem w szkole i w domu.</w:t>
            </w:r>
          </w:p>
        </w:tc>
      </w:tr>
    </w:tbl>
    <w:p w14:paraId="1C3AE4A6" w14:textId="77777777" w:rsidR="0085747A" w:rsidRPr="006533D8" w:rsidRDefault="0085747A" w:rsidP="2E042C9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6533D8" w:rsidRDefault="2654014A" w:rsidP="2E042C9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>3.4 Metody dydaktyczne</w:t>
      </w:r>
      <w:r w:rsidRPr="006533D8">
        <w:rPr>
          <w:rFonts w:ascii="Corbel" w:hAnsi="Corbel"/>
          <w:b w:val="0"/>
          <w:smallCaps w:val="0"/>
          <w:szCs w:val="24"/>
        </w:rPr>
        <w:t xml:space="preserve"> </w:t>
      </w:r>
    </w:p>
    <w:p w14:paraId="4F30D2ED" w14:textId="77777777" w:rsidR="0085747A" w:rsidRPr="006533D8" w:rsidRDefault="0085747A" w:rsidP="2E042C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A9F4A5" w14:textId="2013CC1C" w:rsidR="00301EBC" w:rsidRPr="006533D8" w:rsidRDefault="652D84FC" w:rsidP="2E042C92">
      <w:pPr>
        <w:spacing w:after="0" w:line="240" w:lineRule="auto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 xml:space="preserve">A. Wykład: wykład z prezentacją multimedialną, </w:t>
      </w:r>
      <w:r w:rsidR="006533D8">
        <w:rPr>
          <w:rFonts w:ascii="Corbel" w:hAnsi="Corbel"/>
          <w:sz w:val="24"/>
          <w:szCs w:val="24"/>
        </w:rPr>
        <w:t>film dydaktyczny</w:t>
      </w:r>
    </w:p>
    <w:p w14:paraId="511B3CE0" w14:textId="7C7307A4" w:rsidR="00301EBC" w:rsidRPr="006533D8" w:rsidRDefault="652D84FC" w:rsidP="2E042C92">
      <w:pPr>
        <w:spacing w:after="0" w:line="240" w:lineRule="auto"/>
        <w:rPr>
          <w:rFonts w:ascii="Corbel" w:hAnsi="Corbel"/>
          <w:sz w:val="24"/>
          <w:szCs w:val="24"/>
        </w:rPr>
      </w:pPr>
      <w:r w:rsidRPr="006533D8">
        <w:rPr>
          <w:rFonts w:ascii="Corbel" w:hAnsi="Corbel"/>
          <w:sz w:val="24"/>
          <w:szCs w:val="24"/>
        </w:rPr>
        <w:t xml:space="preserve">B. Ćwiczenia audytoryjne: </w:t>
      </w:r>
      <w:r w:rsidR="379FC11E" w:rsidRPr="006533D8">
        <w:rPr>
          <w:rFonts w:ascii="Corbel" w:hAnsi="Corbel"/>
          <w:sz w:val="24"/>
          <w:szCs w:val="24"/>
        </w:rPr>
        <w:t>praca przy komputerze (z programami edukacyjnymi)</w:t>
      </w:r>
      <w:r w:rsidRPr="006533D8">
        <w:rPr>
          <w:rFonts w:ascii="Corbel" w:hAnsi="Corbel"/>
          <w:sz w:val="24"/>
          <w:szCs w:val="24"/>
        </w:rPr>
        <w:t xml:space="preserve">, praca </w:t>
      </w:r>
      <w:r w:rsidR="0BC73E35" w:rsidRPr="006533D8">
        <w:rPr>
          <w:rFonts w:ascii="Corbel" w:hAnsi="Corbel"/>
          <w:sz w:val="24"/>
          <w:szCs w:val="24"/>
        </w:rPr>
        <w:t xml:space="preserve">indywidulana i </w:t>
      </w:r>
      <w:r w:rsidRPr="006533D8">
        <w:rPr>
          <w:rFonts w:ascii="Corbel" w:hAnsi="Corbel"/>
          <w:sz w:val="24"/>
          <w:szCs w:val="24"/>
        </w:rPr>
        <w:t>w grupach</w:t>
      </w:r>
    </w:p>
    <w:p w14:paraId="699D2F80" w14:textId="77777777" w:rsidR="00E960BB" w:rsidRPr="006533D8" w:rsidRDefault="00E960BB" w:rsidP="2E042C9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3429A6" w14:textId="77777777" w:rsidR="0085747A" w:rsidRPr="006533D8" w:rsidRDefault="42902E85" w:rsidP="2E042C9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4. </w:t>
      </w:r>
      <w:r w:rsidR="120FBDEA" w:rsidRPr="006533D8">
        <w:rPr>
          <w:rFonts w:ascii="Corbel" w:hAnsi="Corbel"/>
          <w:smallCaps w:val="0"/>
          <w:szCs w:val="24"/>
        </w:rPr>
        <w:t>METODY I KRYTERIA OCENY</w:t>
      </w:r>
      <w:r w:rsidR="2654014A" w:rsidRPr="006533D8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6533D8" w:rsidRDefault="00923D7D" w:rsidP="2E042C9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6533D8" w:rsidRDefault="120FBDEA" w:rsidP="2E042C9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4.1 Sposoby weryfikacji efektów </w:t>
      </w:r>
      <w:r w:rsidR="067FCF81" w:rsidRPr="006533D8">
        <w:rPr>
          <w:rFonts w:ascii="Corbel" w:hAnsi="Corbel"/>
          <w:smallCaps w:val="0"/>
          <w:szCs w:val="24"/>
        </w:rPr>
        <w:t>uczenia się</w:t>
      </w:r>
    </w:p>
    <w:p w14:paraId="25329308" w14:textId="77777777" w:rsidR="0085747A" w:rsidRPr="006533D8" w:rsidRDefault="0085747A" w:rsidP="2E042C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6533D8" w14:paraId="1BC5FC0A" w14:textId="77777777" w:rsidTr="2E042C92">
        <w:tc>
          <w:tcPr>
            <w:tcW w:w="1962" w:type="dxa"/>
            <w:vAlign w:val="center"/>
          </w:tcPr>
          <w:p w14:paraId="203F5135" w14:textId="77777777" w:rsidR="0085747A" w:rsidRPr="006533D8" w:rsidRDefault="5A89EC08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24C95EE9" w:rsidR="0085747A" w:rsidRPr="006533D8" w:rsidRDefault="62459E36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Metody oceny efektów uczenia się</w:t>
            </w:r>
          </w:p>
          <w:p w14:paraId="01CEC13F" w14:textId="77777777" w:rsidR="0085747A" w:rsidRPr="006533D8" w:rsidRDefault="2654014A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</w:t>
            </w:r>
            <w:r w:rsidR="120FBDEA"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6533D8" w:rsidRDefault="120FBDEA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6533D8" w:rsidRDefault="120FBDEA" w:rsidP="2E042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6533D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6533D8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B02BC" w:rsidRPr="006533D8" w14:paraId="4FFC276C" w14:textId="77777777" w:rsidTr="2E042C92">
        <w:tc>
          <w:tcPr>
            <w:tcW w:w="1962" w:type="dxa"/>
          </w:tcPr>
          <w:p w14:paraId="1562D6DD" w14:textId="529722E0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0BD99DDA" w14:textId="0DBB2565" w:rsidR="004B02BC" w:rsidRPr="006533D8" w:rsidRDefault="004B02BC" w:rsidP="004B02BC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67703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kwestionariusz ankiety</w:t>
            </w:r>
          </w:p>
        </w:tc>
        <w:tc>
          <w:tcPr>
            <w:tcW w:w="2117" w:type="dxa"/>
          </w:tcPr>
          <w:p w14:paraId="36896533" w14:textId="231E0F54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B02BC" w:rsidRPr="006533D8" w14:paraId="106C9F54" w14:textId="77777777" w:rsidTr="2E042C92">
        <w:tc>
          <w:tcPr>
            <w:tcW w:w="1962" w:type="dxa"/>
          </w:tcPr>
          <w:p w14:paraId="17814888" w14:textId="77777777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2DC4B5D2" w:rsidR="004B02BC" w:rsidRPr="006533D8" w:rsidRDefault="004B02BC" w:rsidP="004B02BC">
            <w:pPr>
              <w:pStyle w:val="Punktygwne"/>
              <w:tabs>
                <w:tab w:val="left" w:pos="330"/>
              </w:tabs>
              <w:spacing w:before="0" w:after="0"/>
              <w:rPr>
                <w:rFonts w:ascii="Corbel" w:hAnsi="Corbel" w:cstheme="minorBidi"/>
                <w:b w:val="0"/>
                <w:smallCaps w:val="0"/>
                <w:szCs w:val="24"/>
                <w:lang w:eastAsia="pl-PL"/>
              </w:rPr>
            </w:pPr>
            <w:r w:rsidRPr="2E042C92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FFC62F0" w14:textId="3EC75490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4B02BC" w:rsidRPr="006533D8" w14:paraId="491756FE" w14:textId="77777777" w:rsidTr="2E042C92">
        <w:tc>
          <w:tcPr>
            <w:tcW w:w="1962" w:type="dxa"/>
          </w:tcPr>
          <w:p w14:paraId="2EC7F25F" w14:textId="2C20F078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7AA00BA" w14:textId="3142A14A" w:rsidR="004B02BC" w:rsidRPr="006533D8" w:rsidRDefault="004B02BC" w:rsidP="004B02BC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 w:rsidRPr="007003A2">
              <w:rPr>
                <w:rFonts w:ascii="Corbel" w:hAnsi="Corbel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5FEAADB8" w14:textId="7E93E718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4B02BC" w:rsidRPr="006533D8" w14:paraId="5490C3D9" w14:textId="77777777" w:rsidTr="2E042C92">
        <w:tc>
          <w:tcPr>
            <w:tcW w:w="1962" w:type="dxa"/>
          </w:tcPr>
          <w:p w14:paraId="0CF28000" w14:textId="0943A985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4E2531FA" w14:textId="548F59C0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 w:cstheme="minorBidi"/>
                <w:b w:val="0"/>
                <w:smallCaps w:val="0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03FB2395" w14:textId="4B3D0710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E042C9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4B02BC" w:rsidRPr="006533D8" w14:paraId="794FFB0C" w14:textId="77777777" w:rsidTr="2E042C92">
        <w:tc>
          <w:tcPr>
            <w:tcW w:w="1962" w:type="dxa"/>
          </w:tcPr>
          <w:p w14:paraId="2F2306A0" w14:textId="1B4AAD70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6DC1FAFE" w14:textId="105DF4F8" w:rsidR="004B02BC" w:rsidRPr="006533D8" w:rsidRDefault="004B02BC" w:rsidP="004B02BC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projekt dydaktyczny</w:t>
            </w:r>
          </w:p>
        </w:tc>
        <w:tc>
          <w:tcPr>
            <w:tcW w:w="2117" w:type="dxa"/>
          </w:tcPr>
          <w:p w14:paraId="45C6DE6E" w14:textId="25A61355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4B02BC" w:rsidRPr="006533D8" w14:paraId="79AC59A8" w14:textId="77777777" w:rsidTr="2E042C92">
        <w:tc>
          <w:tcPr>
            <w:tcW w:w="1962" w:type="dxa"/>
          </w:tcPr>
          <w:p w14:paraId="2BCAFD1E" w14:textId="05B17FA7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255D4436" w14:textId="1823CD85" w:rsidR="004B02BC" w:rsidRPr="006533D8" w:rsidRDefault="004B02BC" w:rsidP="004B02BC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Bidi"/>
                <w:sz w:val="24"/>
                <w:szCs w:val="24"/>
                <w:lang w:eastAsia="pl-PL"/>
              </w:rPr>
            </w:pPr>
            <w:r w:rsidRPr="0004319B">
              <w:rPr>
                <w:rFonts w:asciiTheme="minorHAnsi" w:hAnsiTheme="minorHAnsi" w:cstheme="minorBidi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60E9D11" w14:textId="23552FF0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4B02BC" w:rsidRPr="006533D8" w14:paraId="1A96A70D" w14:textId="77777777" w:rsidTr="2E042C92">
        <w:tc>
          <w:tcPr>
            <w:tcW w:w="1962" w:type="dxa"/>
          </w:tcPr>
          <w:p w14:paraId="08413F0D" w14:textId="74B6B16E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4A1C982F" w14:textId="6A0C18C0" w:rsidR="004B02BC" w:rsidRPr="006533D8" w:rsidRDefault="004B02BC" w:rsidP="004B02BC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Bidi"/>
                <w:sz w:val="24"/>
                <w:szCs w:val="24"/>
                <w:lang w:eastAsia="pl-PL"/>
              </w:rPr>
            </w:pPr>
            <w:r w:rsidRPr="0004319B">
              <w:rPr>
                <w:rFonts w:asciiTheme="minorHAnsi" w:hAnsiTheme="minorHAnsi" w:cstheme="minorBidi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6072155" w14:textId="45D2CB50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4B02BC" w:rsidRPr="006533D8" w14:paraId="7826AA30" w14:textId="77777777" w:rsidTr="2E042C92">
        <w:tc>
          <w:tcPr>
            <w:tcW w:w="1962" w:type="dxa"/>
          </w:tcPr>
          <w:p w14:paraId="578EEC09" w14:textId="6D149D31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2101F87A" w14:textId="0A4E111C" w:rsidR="004B02BC" w:rsidRPr="006533D8" w:rsidRDefault="004B02BC" w:rsidP="004B02BC">
            <w:pPr>
              <w:pStyle w:val="Akapitzlist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Corbel" w:hAnsi="Corbel" w:cstheme="minorBidi"/>
                <w:sz w:val="24"/>
                <w:szCs w:val="24"/>
                <w:lang w:eastAsia="pl-PL"/>
              </w:rPr>
            </w:pPr>
            <w:r w:rsidRPr="0004319B">
              <w:rPr>
                <w:rFonts w:asciiTheme="minorHAnsi" w:hAnsiTheme="minorHAnsi" w:cstheme="minorBidi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3A626AD" w14:textId="5D86604D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4B02BC" w:rsidRPr="006533D8" w14:paraId="22038E25" w14:textId="77777777" w:rsidTr="2E042C92">
        <w:tc>
          <w:tcPr>
            <w:tcW w:w="1962" w:type="dxa"/>
          </w:tcPr>
          <w:p w14:paraId="600B2C38" w14:textId="62F10DC3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33D8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14:paraId="27AC49B2" w14:textId="551B543C" w:rsidR="004B02BC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67703">
              <w:rPr>
                <w:rFonts w:asciiTheme="minorHAnsi" w:hAnsiTheme="minorHAnsi" w:cstheme="minorBidi"/>
                <w:b w:val="0"/>
                <w:smallCaps w:val="0"/>
                <w:szCs w:val="24"/>
              </w:rPr>
              <w:t>kwestionariusz ankiety/obserwacja w trakcie zajęć</w:t>
            </w:r>
          </w:p>
        </w:tc>
        <w:tc>
          <w:tcPr>
            <w:tcW w:w="2117" w:type="dxa"/>
          </w:tcPr>
          <w:p w14:paraId="1793F3FA" w14:textId="5B660EA9" w:rsidR="004B02BC" w:rsidRPr="006533D8" w:rsidRDefault="004B02BC" w:rsidP="004B02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2E042C92">
              <w:rPr>
                <w:rFonts w:ascii="Corbel" w:hAnsi="Corbel"/>
                <w:b w:val="0"/>
                <w:szCs w:val="24"/>
              </w:rPr>
              <w:t>w + ćw</w:t>
            </w:r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2292305" w14:textId="77777777" w:rsidR="00923D7D" w:rsidRPr="006533D8" w:rsidRDefault="00923D7D" w:rsidP="2E042C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6533D8" w:rsidRDefault="69AC6B09" w:rsidP="2E042C9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4.2 </w:t>
      </w:r>
      <w:r w:rsidR="120FBDEA" w:rsidRPr="006533D8">
        <w:rPr>
          <w:rFonts w:ascii="Corbel" w:hAnsi="Corbel"/>
          <w:smallCaps w:val="0"/>
          <w:szCs w:val="24"/>
        </w:rPr>
        <w:t>Warunki zaliczenia przedmiotu (kryteria oceniania)</w:t>
      </w:r>
      <w:r w:rsidR="13E23A4A" w:rsidRPr="006533D8">
        <w:rPr>
          <w:rFonts w:ascii="Corbel" w:hAnsi="Corbel"/>
          <w:smallCaps w:val="0"/>
          <w:szCs w:val="24"/>
        </w:rPr>
        <w:t xml:space="preserve"> </w:t>
      </w:r>
    </w:p>
    <w:p w14:paraId="5306E228" w14:textId="77777777" w:rsidR="00923D7D" w:rsidRPr="006533D8" w:rsidRDefault="00923D7D" w:rsidP="2E042C9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533D8" w14:paraId="717AAAA9" w14:textId="77777777" w:rsidTr="4427954D">
        <w:tc>
          <w:tcPr>
            <w:tcW w:w="9670" w:type="dxa"/>
          </w:tcPr>
          <w:p w14:paraId="4A1091A5" w14:textId="77777777" w:rsidR="004B02BC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319B">
              <w:rPr>
                <w:rFonts w:ascii="Corbel" w:hAnsi="Corbel"/>
                <w:smallCaps w:val="0"/>
                <w:szCs w:val="24"/>
              </w:rPr>
              <w:t>Wykład: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przygotowanie pracy zaliczeniowej z wykorzystaniem technologii informacyjno-komunikacyjnej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/ </w:t>
            </w:r>
            <w:r w:rsidRPr="0004319B">
              <w:rPr>
                <w:rFonts w:ascii="Corbel" w:hAnsi="Corbel"/>
                <w:b w:val="0"/>
                <w:smallCaps w:val="0"/>
                <w:szCs w:val="24"/>
              </w:rPr>
              <w:t>uzupełnienie kwestionariusza ankiety</w:t>
            </w:r>
          </w:p>
          <w:p w14:paraId="78B039E2" w14:textId="77777777" w:rsidR="004B02BC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lub </w:t>
            </w:r>
          </w:p>
          <w:p w14:paraId="1BA9963B" w14:textId="77777777" w:rsidR="004B02BC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45EB">
              <w:rPr>
                <w:rFonts w:ascii="Corbel" w:hAnsi="Corbel"/>
                <w:smallCaps w:val="0"/>
                <w:szCs w:val="24"/>
              </w:rPr>
              <w:t>Wykład:</w:t>
            </w:r>
            <w:r w:rsidRPr="00246FC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aktywne uczestnictwo w zajęciach oraz </w:t>
            </w:r>
            <w:r w:rsidRPr="00246FC0">
              <w:rPr>
                <w:rFonts w:ascii="Corbel" w:hAnsi="Corbel"/>
                <w:b w:val="0"/>
                <w:smallCaps w:val="0"/>
                <w:szCs w:val="24"/>
              </w:rPr>
              <w:t>uzupełnienie kwestionariusza ankiety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temat kultury informatycznej przed pierwszym i po ostatnim wykładzie.</w:t>
            </w:r>
          </w:p>
          <w:p w14:paraId="5942C489" w14:textId="53F5041D" w:rsidR="0085747A" w:rsidRPr="006533D8" w:rsidRDefault="004B02BC" w:rsidP="004B02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319B">
              <w:rPr>
                <w:rFonts w:ascii="Corbel" w:hAnsi="Corbel"/>
                <w:smallCaps w:val="0"/>
                <w:szCs w:val="24"/>
              </w:rPr>
              <w:t>Ćwiczenia: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opracowanie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trzech 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projektów zadań informatycznych, aktywność na zajęciach, obserwacja podczas zajęć</w:t>
            </w:r>
          </w:p>
        </w:tc>
      </w:tr>
    </w:tbl>
    <w:p w14:paraId="09F20F02" w14:textId="77777777" w:rsidR="0085747A" w:rsidRDefault="0085747A" w:rsidP="2E042C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7BF968" w14:textId="77777777" w:rsidR="004B02BC" w:rsidRDefault="004B02BC" w:rsidP="2E042C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2464AF" w14:textId="77777777" w:rsidR="004B02BC" w:rsidRPr="006533D8" w:rsidRDefault="004B02BC" w:rsidP="2E042C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6533D8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533D8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6533D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CEF080" w14:textId="77777777" w:rsidR="0085747A" w:rsidRPr="006533D8" w:rsidRDefault="0085747A" w:rsidP="2E042C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6533D8" w14:paraId="04CE2741" w14:textId="77777777" w:rsidTr="2E042C92">
        <w:tc>
          <w:tcPr>
            <w:tcW w:w="4962" w:type="dxa"/>
            <w:vAlign w:val="center"/>
          </w:tcPr>
          <w:p w14:paraId="6DED07A2" w14:textId="77777777" w:rsidR="0085747A" w:rsidRPr="006533D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533D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533D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533D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6533D8" w:rsidRDefault="42902E85" w:rsidP="2E042C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6533D8">
              <w:rPr>
                <w:rFonts w:ascii="Corbel" w:hAnsi="Corbel"/>
                <w:b/>
                <w:bCs/>
                <w:sz w:val="24"/>
                <w:szCs w:val="24"/>
              </w:rPr>
              <w:t>Średnia l</w:t>
            </w:r>
            <w:r w:rsidR="120FBDEA" w:rsidRPr="006533D8">
              <w:rPr>
                <w:rFonts w:ascii="Corbel" w:hAnsi="Corbel"/>
                <w:b/>
                <w:bCs/>
                <w:sz w:val="24"/>
                <w:szCs w:val="24"/>
              </w:rPr>
              <w:t>iczba godzin</w:t>
            </w:r>
            <w:r w:rsidR="5A89EC08" w:rsidRPr="006533D8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Pr="006533D8">
              <w:rPr>
                <w:rFonts w:ascii="Corbel" w:hAnsi="Corbel"/>
                <w:b/>
                <w:bCs/>
                <w:sz w:val="24"/>
                <w:szCs w:val="24"/>
              </w:rPr>
              <w:t>na zrealizowanie aktywności</w:t>
            </w:r>
          </w:p>
        </w:tc>
      </w:tr>
      <w:tr w:rsidR="0085747A" w:rsidRPr="006533D8" w14:paraId="65D5206F" w14:textId="77777777" w:rsidTr="2E042C92">
        <w:tc>
          <w:tcPr>
            <w:tcW w:w="4962" w:type="dxa"/>
          </w:tcPr>
          <w:p w14:paraId="73C4A980" w14:textId="77777777" w:rsidR="0085747A" w:rsidRPr="006533D8" w:rsidRDefault="42902E8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G</w:t>
            </w:r>
            <w:r w:rsidR="120FBDEA" w:rsidRPr="006533D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6533D8">
              <w:rPr>
                <w:rFonts w:ascii="Corbel" w:hAnsi="Corbel"/>
                <w:sz w:val="24"/>
                <w:szCs w:val="24"/>
              </w:rPr>
              <w:t>kontaktowe</w:t>
            </w:r>
            <w:r w:rsidR="120FBDEA" w:rsidRPr="006533D8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6533D8">
              <w:rPr>
                <w:rFonts w:ascii="Corbel" w:hAnsi="Corbel"/>
                <w:sz w:val="24"/>
                <w:szCs w:val="24"/>
              </w:rPr>
              <w:t>ynikające</w:t>
            </w:r>
            <w:r w:rsidR="120FBDEA" w:rsidRPr="006533D8">
              <w:rPr>
                <w:rFonts w:ascii="Corbel" w:hAnsi="Corbel"/>
                <w:sz w:val="24"/>
                <w:szCs w:val="24"/>
              </w:rPr>
              <w:t xml:space="preserve"> z</w:t>
            </w:r>
            <w:r w:rsidR="578317E7" w:rsidRPr="006533D8">
              <w:rPr>
                <w:rFonts w:ascii="Corbel" w:hAnsi="Corbel"/>
                <w:sz w:val="24"/>
                <w:szCs w:val="24"/>
              </w:rPr>
              <w:t> </w:t>
            </w:r>
            <w:r w:rsidR="32EE1C1F" w:rsidRPr="006533D8">
              <w:rPr>
                <w:rFonts w:ascii="Corbel" w:hAnsi="Corbel"/>
                <w:sz w:val="24"/>
                <w:szCs w:val="24"/>
              </w:rPr>
              <w:t>harmonogramu</w:t>
            </w:r>
            <w:r w:rsidR="120FBDEA" w:rsidRPr="006533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533D8">
              <w:rPr>
                <w:rFonts w:ascii="Corbel" w:hAnsi="Corbel"/>
                <w:sz w:val="24"/>
                <w:szCs w:val="24"/>
              </w:rPr>
              <w:t>studiów</w:t>
            </w:r>
            <w:r w:rsidR="32EE1C1F" w:rsidRPr="006533D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5F6DF248" w:rsidR="0085747A" w:rsidRPr="006533D8" w:rsidRDefault="00944601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6533D8" w14:paraId="3AEF2982" w14:textId="77777777" w:rsidTr="2E042C92">
        <w:tc>
          <w:tcPr>
            <w:tcW w:w="4962" w:type="dxa"/>
          </w:tcPr>
          <w:p w14:paraId="3C4A3437" w14:textId="77777777" w:rsidR="00C61DC5" w:rsidRPr="006533D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6533D8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5C1FF6C" w14:textId="77777777" w:rsidR="00C61DC5" w:rsidRPr="006533D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E7072C0" w14:textId="75A8DA2A" w:rsidR="00C61DC5" w:rsidRPr="006533D8" w:rsidRDefault="00AA65A9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6533D8" w14:paraId="1BA9975F" w14:textId="77777777" w:rsidTr="2E042C92">
        <w:tc>
          <w:tcPr>
            <w:tcW w:w="4962" w:type="dxa"/>
          </w:tcPr>
          <w:p w14:paraId="316FA4BA" w14:textId="7F40A42E" w:rsidR="00C61DC5" w:rsidRPr="006533D8" w:rsidRDefault="42902E85" w:rsidP="00AA65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533D8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533D8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767460E6" w:rsidRPr="006533D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533D8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021A854" w14:textId="77777777" w:rsidR="00363FFC" w:rsidRPr="006533D8" w:rsidRDefault="00363FFC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019A3CB4" w:rsidR="00C61DC5" w:rsidRPr="006533D8" w:rsidRDefault="00944601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6533D8" w14:paraId="512C1130" w14:textId="77777777" w:rsidTr="2E042C92">
        <w:tc>
          <w:tcPr>
            <w:tcW w:w="4962" w:type="dxa"/>
          </w:tcPr>
          <w:p w14:paraId="5420E74F" w14:textId="77777777" w:rsidR="0085747A" w:rsidRPr="006533D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378AD599" w:rsidR="0085747A" w:rsidRPr="006533D8" w:rsidRDefault="00944601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6533D8" w14:paraId="70BE77DC" w14:textId="77777777" w:rsidTr="2E042C92">
        <w:tc>
          <w:tcPr>
            <w:tcW w:w="4962" w:type="dxa"/>
          </w:tcPr>
          <w:p w14:paraId="229C4730" w14:textId="77777777" w:rsidR="0085747A" w:rsidRPr="006533D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533D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BC18DE5" w:rsidR="0085747A" w:rsidRPr="006533D8" w:rsidRDefault="00944601" w:rsidP="00AC27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533D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092556" w14:textId="77777777" w:rsidR="0085747A" w:rsidRPr="006533D8" w:rsidRDefault="13E23A4A" w:rsidP="2E042C92">
      <w:pPr>
        <w:pStyle w:val="Punktygwne"/>
        <w:spacing w:before="0" w:after="0"/>
        <w:ind w:left="426"/>
        <w:rPr>
          <w:rFonts w:ascii="Corbel" w:hAnsi="Corbel"/>
          <w:b w:val="0"/>
          <w:i/>
          <w:iCs/>
          <w:smallCaps w:val="0"/>
          <w:szCs w:val="24"/>
        </w:rPr>
      </w:pPr>
      <w:r w:rsidRPr="006533D8">
        <w:rPr>
          <w:rFonts w:ascii="Corbel" w:hAnsi="Corbel"/>
          <w:b w:val="0"/>
          <w:i/>
          <w:iCs/>
          <w:smallCaps w:val="0"/>
          <w:szCs w:val="24"/>
        </w:rPr>
        <w:t xml:space="preserve">* </w:t>
      </w:r>
      <w:r w:rsidR="42902E85" w:rsidRPr="006533D8">
        <w:rPr>
          <w:rFonts w:ascii="Corbel" w:hAnsi="Corbel"/>
          <w:b w:val="0"/>
          <w:i/>
          <w:iCs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6533D8" w:rsidRDefault="003E1941" w:rsidP="2E042C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6533D8" w:rsidRDefault="5A89EC08" w:rsidP="2E042C9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6. </w:t>
      </w:r>
      <w:r w:rsidR="120FBDEA" w:rsidRPr="006533D8">
        <w:rPr>
          <w:rFonts w:ascii="Corbel" w:hAnsi="Corbel"/>
          <w:smallCaps w:val="0"/>
          <w:szCs w:val="24"/>
        </w:rPr>
        <w:t>PRAKTYKI ZAWO</w:t>
      </w:r>
      <w:r w:rsidR="578317E7" w:rsidRPr="006533D8">
        <w:rPr>
          <w:rFonts w:ascii="Corbel" w:hAnsi="Corbel"/>
          <w:smallCaps w:val="0"/>
          <w:szCs w:val="24"/>
        </w:rPr>
        <w:t>DOWE W RAMACH PRZEDMIOTU</w:t>
      </w:r>
    </w:p>
    <w:p w14:paraId="6718FFCE" w14:textId="77777777" w:rsidR="0085747A" w:rsidRPr="006533D8" w:rsidRDefault="0085747A" w:rsidP="2E042C9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6533D8" w14:paraId="6D5F2CDB" w14:textId="77777777" w:rsidTr="2E042C92">
        <w:trPr>
          <w:trHeight w:val="397"/>
        </w:trPr>
        <w:tc>
          <w:tcPr>
            <w:tcW w:w="3544" w:type="dxa"/>
          </w:tcPr>
          <w:p w14:paraId="451A7021" w14:textId="77777777" w:rsidR="0085747A" w:rsidRPr="006533D8" w:rsidRDefault="120FBDEA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514C0BC1" w:rsidR="0085747A" w:rsidRPr="006533D8" w:rsidRDefault="01C2E5C4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---------</w:t>
            </w:r>
          </w:p>
        </w:tc>
      </w:tr>
      <w:tr w:rsidR="0085747A" w:rsidRPr="006533D8" w14:paraId="23BC1992" w14:textId="77777777" w:rsidTr="2E042C92">
        <w:trPr>
          <w:trHeight w:val="397"/>
        </w:trPr>
        <w:tc>
          <w:tcPr>
            <w:tcW w:w="3544" w:type="dxa"/>
          </w:tcPr>
          <w:p w14:paraId="7748B555" w14:textId="77777777" w:rsidR="0085747A" w:rsidRPr="006533D8" w:rsidRDefault="120FBDEA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08B005F8" w:rsidR="0085747A" w:rsidRPr="006533D8" w:rsidRDefault="01C2E5C4" w:rsidP="2E042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33D8">
              <w:rPr>
                <w:rFonts w:ascii="Corbel" w:hAnsi="Corbel"/>
                <w:b w:val="0"/>
                <w:smallCaps w:val="0"/>
                <w:szCs w:val="24"/>
              </w:rPr>
              <w:t>---------</w:t>
            </w:r>
          </w:p>
        </w:tc>
      </w:tr>
    </w:tbl>
    <w:p w14:paraId="022DC013" w14:textId="77777777" w:rsidR="003E1941" w:rsidRPr="006533D8" w:rsidRDefault="003E1941" w:rsidP="2E042C9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6533D8" w:rsidRDefault="50B2C46A" w:rsidP="2E042C9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533D8">
        <w:rPr>
          <w:rFonts w:ascii="Corbel" w:hAnsi="Corbel"/>
          <w:smallCaps w:val="0"/>
          <w:szCs w:val="24"/>
        </w:rPr>
        <w:t xml:space="preserve">7. </w:t>
      </w:r>
      <w:r w:rsidR="120FBDEA" w:rsidRPr="006533D8">
        <w:rPr>
          <w:rFonts w:ascii="Corbel" w:hAnsi="Corbel"/>
          <w:smallCaps w:val="0"/>
          <w:szCs w:val="24"/>
        </w:rPr>
        <w:t>LITERATURA</w:t>
      </w:r>
      <w:r w:rsidRPr="006533D8">
        <w:rPr>
          <w:rFonts w:ascii="Corbel" w:hAnsi="Corbel"/>
          <w:smallCaps w:val="0"/>
          <w:szCs w:val="24"/>
        </w:rPr>
        <w:t xml:space="preserve"> </w:t>
      </w:r>
    </w:p>
    <w:p w14:paraId="781B9A9A" w14:textId="77777777" w:rsidR="00675843" w:rsidRPr="006533D8" w:rsidRDefault="00675843" w:rsidP="2E042C9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6533D8" w14:paraId="67DF81D3" w14:textId="77777777" w:rsidTr="2E042C92">
        <w:trPr>
          <w:trHeight w:val="397"/>
        </w:trPr>
        <w:tc>
          <w:tcPr>
            <w:tcW w:w="9497" w:type="dxa"/>
          </w:tcPr>
          <w:p w14:paraId="1524A579" w14:textId="77777777" w:rsidR="0085747A" w:rsidRPr="004B02BC" w:rsidRDefault="120FBDEA" w:rsidP="2E042C9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B02BC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58F62085" w14:textId="77777777" w:rsidR="004B02BC" w:rsidRPr="0004319B" w:rsidRDefault="004B02BC" w:rsidP="004B02BC">
            <w:pPr>
              <w:pStyle w:val="Akapitzlist"/>
              <w:numPr>
                <w:ilvl w:val="0"/>
                <w:numId w:val="9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sz w:val="24"/>
                <w:szCs w:val="24"/>
              </w:rPr>
              <w:t xml:space="preserve">M. J., Szymański </w:t>
            </w:r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>Edukacja w zmieniającym się społeczeństwie</w:t>
            </w:r>
            <w:r w:rsidRPr="0004319B">
              <w:rPr>
                <w:rFonts w:ascii="Corbel" w:hAnsi="Corbel"/>
                <w:sz w:val="24"/>
                <w:szCs w:val="24"/>
              </w:rPr>
              <w:t xml:space="preserve">, Wyd. </w:t>
            </w:r>
            <w:proofErr w:type="spellStart"/>
            <w:r w:rsidRPr="0004319B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 w:rsidRPr="0004319B">
              <w:rPr>
                <w:rFonts w:ascii="Corbel" w:hAnsi="Corbel"/>
                <w:sz w:val="24"/>
                <w:szCs w:val="24"/>
              </w:rPr>
              <w:t xml:space="preserve"> 2021 </w:t>
            </w:r>
          </w:p>
          <w:p w14:paraId="754A65FB" w14:textId="77777777" w:rsidR="004B02BC" w:rsidRPr="0004319B" w:rsidRDefault="004B02BC" w:rsidP="004B02BC">
            <w:pPr>
              <w:pStyle w:val="Akapitzlist"/>
              <w:numPr>
                <w:ilvl w:val="0"/>
                <w:numId w:val="9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sz w:val="24"/>
                <w:szCs w:val="24"/>
              </w:rPr>
              <w:t xml:space="preserve">K. Davies </w:t>
            </w:r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>Dziecko w świecie technologii. Wychowanie w cyfrowej rzeczywistości</w:t>
            </w:r>
            <w:r w:rsidRPr="0004319B">
              <w:rPr>
                <w:rFonts w:ascii="Corbel" w:hAnsi="Corbel"/>
                <w:sz w:val="24"/>
                <w:szCs w:val="24"/>
              </w:rPr>
              <w:t xml:space="preserve">, Wyd. Copernicus Center Press 2024 </w:t>
            </w:r>
          </w:p>
          <w:p w14:paraId="42373BF4" w14:textId="77777777" w:rsidR="004B02BC" w:rsidRPr="0004319B" w:rsidRDefault="004B02BC" w:rsidP="004B02BC">
            <w:pPr>
              <w:pStyle w:val="Akapitzlist"/>
              <w:numPr>
                <w:ilvl w:val="0"/>
                <w:numId w:val="9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sz w:val="24"/>
                <w:szCs w:val="24"/>
              </w:rPr>
              <w:t xml:space="preserve">M. </w:t>
            </w:r>
            <w:proofErr w:type="spellStart"/>
            <w:r w:rsidRPr="0004319B">
              <w:rPr>
                <w:rFonts w:ascii="Corbel" w:hAnsi="Corbel"/>
                <w:sz w:val="24"/>
                <w:szCs w:val="24"/>
              </w:rPr>
              <w:t>Danieluk</w:t>
            </w:r>
            <w:proofErr w:type="spellEnd"/>
            <w:r w:rsidRPr="0004319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 xml:space="preserve">TIK w pigułce. </w:t>
            </w:r>
            <w:proofErr w:type="spellStart"/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>Narzędziownik</w:t>
            </w:r>
            <w:proofErr w:type="spellEnd"/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 xml:space="preserve"> nauczyciela</w:t>
            </w:r>
            <w:r w:rsidRPr="0004319B">
              <w:rPr>
                <w:rFonts w:ascii="Corbel" w:hAnsi="Corbel"/>
                <w:sz w:val="24"/>
                <w:szCs w:val="24"/>
              </w:rPr>
              <w:t xml:space="preserve">, Wyd. CRE </w:t>
            </w:r>
            <w:proofErr w:type="spellStart"/>
            <w:r w:rsidRPr="0004319B">
              <w:rPr>
                <w:rFonts w:ascii="Corbel" w:hAnsi="Corbel"/>
                <w:sz w:val="24"/>
                <w:szCs w:val="24"/>
              </w:rPr>
              <w:t>Edicon</w:t>
            </w:r>
            <w:proofErr w:type="spellEnd"/>
            <w:r w:rsidRPr="0004319B">
              <w:rPr>
                <w:rFonts w:ascii="Corbel" w:hAnsi="Corbel"/>
                <w:sz w:val="24"/>
                <w:szCs w:val="24"/>
              </w:rPr>
              <w:t xml:space="preserve"> 2021</w:t>
            </w:r>
          </w:p>
          <w:p w14:paraId="5C03DD86" w14:textId="77777777" w:rsidR="004B02BC" w:rsidRPr="0004319B" w:rsidRDefault="004B02BC" w:rsidP="004B02BC">
            <w:pPr>
              <w:pStyle w:val="Akapitzlist"/>
              <w:numPr>
                <w:ilvl w:val="0"/>
                <w:numId w:val="9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04319B">
              <w:rPr>
                <w:rFonts w:ascii="Corbel" w:hAnsi="Corbel"/>
                <w:sz w:val="24"/>
                <w:szCs w:val="24"/>
              </w:rPr>
              <w:t xml:space="preserve">D. </w:t>
            </w:r>
            <w:proofErr w:type="spellStart"/>
            <w:r w:rsidRPr="0004319B">
              <w:rPr>
                <w:rFonts w:ascii="Corbel" w:hAnsi="Corbel"/>
                <w:sz w:val="24"/>
                <w:szCs w:val="24"/>
              </w:rPr>
              <w:t>Morańska</w:t>
            </w:r>
            <w:proofErr w:type="spellEnd"/>
            <w:r w:rsidRPr="0004319B">
              <w:rPr>
                <w:rFonts w:ascii="Corbel" w:hAnsi="Corbel"/>
                <w:sz w:val="24"/>
                <w:szCs w:val="24"/>
              </w:rPr>
              <w:t xml:space="preserve">, K., Wójcik </w:t>
            </w:r>
            <w:r w:rsidRPr="0004319B">
              <w:rPr>
                <w:rFonts w:ascii="Corbel" w:hAnsi="Corbel"/>
                <w:i/>
                <w:iCs/>
                <w:sz w:val="24"/>
                <w:szCs w:val="24"/>
              </w:rPr>
              <w:t>Multimedialny wymiar edukacji</w:t>
            </w:r>
            <w:r w:rsidRPr="0004319B">
              <w:rPr>
                <w:rFonts w:ascii="Corbel" w:hAnsi="Corbel"/>
                <w:sz w:val="24"/>
                <w:szCs w:val="24"/>
              </w:rPr>
              <w:t>, Wyd. Akademia WSB, 2014</w:t>
            </w:r>
          </w:p>
          <w:p w14:paraId="1B564E60" w14:textId="77777777" w:rsidR="004B02BC" w:rsidRPr="00494E55" w:rsidRDefault="004B02BC" w:rsidP="004B02BC">
            <w:pPr>
              <w:pStyle w:val="Akapitzlist"/>
              <w:numPr>
                <w:ilvl w:val="0"/>
                <w:numId w:val="9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proofErr w:type="spellStart"/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>Blockly</w:t>
            </w:r>
            <w:proofErr w:type="spellEnd"/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 xml:space="preserve">, strona poświęcona programowaniu w języku </w:t>
            </w:r>
            <w:proofErr w:type="spellStart"/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>Blockly</w:t>
            </w:r>
            <w:proofErr w:type="spellEnd"/>
            <w:r w:rsidRPr="2E042C92">
              <w:rPr>
                <w:rFonts w:ascii="Corbel" w:hAnsi="Corbel"/>
                <w:sz w:val="24"/>
                <w:szCs w:val="24"/>
              </w:rPr>
              <w:t xml:space="preserve">, dostępna online: https:// blockly-games.appspot.com/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blockly.games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2E042C92">
              <w:rPr>
                <w:rFonts w:ascii="Corbel" w:hAnsi="Corbel"/>
                <w:sz w:val="24"/>
                <w:szCs w:val="24"/>
              </w:rPr>
              <w:t>[dostęp: 1.10.20</w:t>
            </w:r>
            <w:r>
              <w:rPr>
                <w:rFonts w:ascii="Corbel" w:hAnsi="Corbel"/>
                <w:sz w:val="24"/>
                <w:szCs w:val="24"/>
              </w:rPr>
              <w:t>24</w:t>
            </w:r>
            <w:r w:rsidRPr="2E042C92">
              <w:rPr>
                <w:rFonts w:ascii="Corbel" w:hAnsi="Corbel"/>
                <w:sz w:val="24"/>
                <w:szCs w:val="24"/>
              </w:rPr>
              <w:t>].</w:t>
            </w:r>
          </w:p>
          <w:p w14:paraId="5909738B" w14:textId="77777777" w:rsidR="004B02BC" w:rsidRPr="00494E55" w:rsidRDefault="004B02BC" w:rsidP="004B02BC">
            <w:pPr>
              <w:pStyle w:val="Akapitzlist"/>
              <w:numPr>
                <w:ilvl w:val="0"/>
                <w:numId w:val="9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Godzina Kodowania</w:t>
            </w:r>
            <w:r w:rsidRPr="00494E55">
              <w:rPr>
                <w:rFonts w:ascii="Corbel" w:hAnsi="Corbel"/>
                <w:sz w:val="24"/>
                <w:szCs w:val="24"/>
              </w:rPr>
              <w:t>, dostępna online: http://</w:t>
            </w:r>
            <w:r>
              <w:rPr>
                <w:rFonts w:ascii="Corbel" w:hAnsi="Corbel"/>
                <w:sz w:val="24"/>
                <w:szCs w:val="24"/>
              </w:rPr>
              <w:t>www.hourofcode.com/pl</w:t>
            </w:r>
            <w:r w:rsidRPr="00494E55">
              <w:rPr>
                <w:rFonts w:ascii="Corbel" w:hAnsi="Corbel"/>
                <w:sz w:val="24"/>
                <w:szCs w:val="24"/>
              </w:rPr>
              <w:t xml:space="preserve"> [dostęp: 1.10.2</w:t>
            </w:r>
            <w:r>
              <w:rPr>
                <w:rFonts w:ascii="Corbel" w:hAnsi="Corbel"/>
                <w:sz w:val="24"/>
                <w:szCs w:val="24"/>
              </w:rPr>
              <w:t>024</w:t>
            </w:r>
            <w:r w:rsidRPr="00494E55">
              <w:rPr>
                <w:rFonts w:ascii="Corbel" w:hAnsi="Corbel"/>
                <w:sz w:val="24"/>
                <w:szCs w:val="24"/>
              </w:rPr>
              <w:t>].</w:t>
            </w:r>
          </w:p>
          <w:p w14:paraId="5AA27DF3" w14:textId="77777777" w:rsidR="004B02BC" w:rsidRPr="00494E55" w:rsidRDefault="004B02BC" w:rsidP="004B02BC">
            <w:pPr>
              <w:pStyle w:val="Akapitzlist"/>
              <w:numPr>
                <w:ilvl w:val="0"/>
                <w:numId w:val="9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 xml:space="preserve">Hacker </w:t>
            </w:r>
            <w:proofErr w:type="spellStart"/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>Rank</w:t>
            </w:r>
            <w:proofErr w:type="spellEnd"/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>, ranking umiejętności programistów</w:t>
            </w:r>
            <w:r w:rsidRPr="2E042C92">
              <w:rPr>
                <w:rFonts w:ascii="Corbel" w:hAnsi="Corbel"/>
                <w:sz w:val="24"/>
                <w:szCs w:val="24"/>
              </w:rPr>
              <w:t>, dostępny online: http://blog.hackerrank.com/which-country-would-win-in-the-programming-olympics/ [dostęp: 1.10.2019].</w:t>
            </w:r>
          </w:p>
          <w:p w14:paraId="56070F37" w14:textId="26C6C70B" w:rsidR="001C7085" w:rsidRPr="006533D8" w:rsidRDefault="004B02BC" w:rsidP="004B02BC">
            <w:pPr>
              <w:pStyle w:val="Akapitzlist"/>
              <w:numPr>
                <w:ilvl w:val="0"/>
                <w:numId w:val="9"/>
              </w:numPr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 xml:space="preserve">Konkurs Informatyczny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DigitalWizards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 w:rsidRPr="2E042C92">
              <w:rPr>
                <w:rFonts w:ascii="Corbel" w:hAnsi="Corbel"/>
                <w:i/>
                <w:iCs/>
                <w:sz w:val="24"/>
                <w:szCs w:val="24"/>
              </w:rPr>
              <w:t>Bóbr</w:t>
            </w:r>
            <w:r w:rsidRPr="2E042C92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2E042C92">
              <w:rPr>
                <w:rFonts w:ascii="Corbel" w:hAnsi="Corbel"/>
                <w:sz w:val="24"/>
                <w:szCs w:val="24"/>
              </w:rPr>
              <w:t>WMiI</w:t>
            </w:r>
            <w:proofErr w:type="spellEnd"/>
            <w:r w:rsidRPr="2E042C92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2E042C92">
              <w:rPr>
                <w:rFonts w:ascii="Corbel" w:hAnsi="Corbel"/>
                <w:sz w:val="24"/>
                <w:szCs w:val="24"/>
              </w:rPr>
              <w:t xml:space="preserve">, dostępny online: </w:t>
            </w:r>
            <w:r w:rsidRPr="008F7CAE">
              <w:rPr>
                <w:rFonts w:ascii="Corbel" w:hAnsi="Corbel"/>
                <w:sz w:val="24"/>
                <w:szCs w:val="24"/>
              </w:rPr>
              <w:t>https://kpmg.com/pl/pl/home/fundacja-kpmg/programy-dla-edukacji/digital-wizards.html</w:t>
            </w:r>
            <w:r w:rsidRPr="008F7CAE" w:rsidDel="008F7CAE">
              <w:rPr>
                <w:rFonts w:ascii="Corbel" w:hAnsi="Corbel"/>
                <w:sz w:val="24"/>
                <w:szCs w:val="24"/>
              </w:rPr>
              <w:t xml:space="preserve"> </w:t>
            </w:r>
            <w:r w:rsidRPr="2E042C92">
              <w:rPr>
                <w:rFonts w:ascii="Corbel" w:hAnsi="Corbel"/>
                <w:sz w:val="24"/>
                <w:szCs w:val="24"/>
              </w:rPr>
              <w:t>[dostęp: 1.10.20</w:t>
            </w:r>
            <w:r>
              <w:rPr>
                <w:rFonts w:ascii="Corbel" w:hAnsi="Corbel"/>
                <w:sz w:val="24"/>
                <w:szCs w:val="24"/>
              </w:rPr>
              <w:t>24</w:t>
            </w:r>
            <w:r w:rsidRPr="2E042C92">
              <w:rPr>
                <w:rFonts w:ascii="Corbel" w:hAnsi="Corbel"/>
                <w:sz w:val="24"/>
                <w:szCs w:val="24"/>
              </w:rPr>
              <w:t>].</w:t>
            </w:r>
            <w:r>
              <w:rPr>
                <w:rFonts w:ascii="Corbel" w:hAnsi="Corbel"/>
                <w:sz w:val="24"/>
                <w:szCs w:val="24"/>
              </w:rPr>
              <w:t xml:space="preserve"> www.bobr.edu.pl , dostęp online: www.bobr.edu.pl</w:t>
            </w:r>
          </w:p>
        </w:tc>
      </w:tr>
      <w:tr w:rsidR="0085747A" w:rsidRPr="006533D8" w14:paraId="6981F2E0" w14:textId="77777777" w:rsidTr="2E042C92">
        <w:trPr>
          <w:trHeight w:val="397"/>
        </w:trPr>
        <w:tc>
          <w:tcPr>
            <w:tcW w:w="9497" w:type="dxa"/>
          </w:tcPr>
          <w:p w14:paraId="3A3A8576" w14:textId="77777777" w:rsidR="004B02BC" w:rsidRPr="0004319B" w:rsidRDefault="004B02BC" w:rsidP="004B02BC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4319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21EE611" w14:textId="77777777" w:rsidR="004B02BC" w:rsidRPr="00494E55" w:rsidRDefault="004B02BC" w:rsidP="004B02BC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Pilotaż, serwis MEN</w:t>
            </w:r>
            <w:r w:rsidRPr="00494E55">
              <w:rPr>
                <w:rFonts w:ascii="Corbel" w:hAnsi="Corbel"/>
                <w:sz w:val="24"/>
                <w:szCs w:val="24"/>
              </w:rPr>
              <w:t>, dostępny online: https://programowanie.men.gov.pl/ [dostęp: 1.10.20</w:t>
            </w:r>
            <w:r>
              <w:rPr>
                <w:rFonts w:ascii="Corbel" w:hAnsi="Corbel"/>
                <w:sz w:val="24"/>
                <w:szCs w:val="24"/>
              </w:rPr>
              <w:t>25</w:t>
            </w:r>
            <w:r w:rsidRPr="00494E55">
              <w:rPr>
                <w:rFonts w:ascii="Corbel" w:hAnsi="Corbel"/>
                <w:sz w:val="24"/>
                <w:szCs w:val="24"/>
              </w:rPr>
              <w:t>].</w:t>
            </w:r>
          </w:p>
          <w:p w14:paraId="266D1117" w14:textId="77777777" w:rsidR="004B02BC" w:rsidRPr="00494E55" w:rsidRDefault="004B02BC" w:rsidP="004B02BC">
            <w:pPr>
              <w:pStyle w:val="Akapitzlist"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494E55">
              <w:rPr>
                <w:rFonts w:ascii="Corbel" w:hAnsi="Corbel"/>
                <w:i/>
                <w:sz w:val="24"/>
                <w:szCs w:val="24"/>
              </w:rPr>
              <w:t>Podstawa programowa kształcenia ogólnego dla szkoły podstawowej</w:t>
            </w:r>
            <w:r w:rsidRPr="00494E55">
              <w:rPr>
                <w:rFonts w:ascii="Corbel" w:hAnsi="Corbel"/>
                <w:sz w:val="24"/>
                <w:szCs w:val="24"/>
              </w:rPr>
              <w:t>, dostępna online: http://legislacja.rcl.gov.pl/docs//501/12293659/12403198/dokument274507. pdf [1.10.20</w:t>
            </w:r>
            <w:r>
              <w:rPr>
                <w:rFonts w:ascii="Corbel" w:hAnsi="Corbel"/>
                <w:sz w:val="24"/>
                <w:szCs w:val="24"/>
              </w:rPr>
              <w:t>25</w:t>
            </w:r>
            <w:r w:rsidRPr="00494E55">
              <w:rPr>
                <w:rFonts w:ascii="Corbel" w:hAnsi="Corbel"/>
                <w:sz w:val="24"/>
                <w:szCs w:val="24"/>
              </w:rPr>
              <w:t>].</w:t>
            </w:r>
          </w:p>
          <w:p w14:paraId="41355D06" w14:textId="77777777" w:rsidR="004B02BC" w:rsidRPr="00033045" w:rsidRDefault="004B02BC" w:rsidP="004B02BC">
            <w:pPr>
              <w:pStyle w:val="Punktygwne"/>
              <w:numPr>
                <w:ilvl w:val="0"/>
                <w:numId w:val="8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2E042C92">
              <w:rPr>
                <w:rFonts w:ascii="Corbel" w:hAnsi="Corbel"/>
                <w:b w:val="0"/>
                <w:smallCaps w:val="0"/>
                <w:szCs w:val="24"/>
              </w:rPr>
              <w:t>Python</w:t>
            </w:r>
            <w:proofErr w:type="spellEnd"/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, strona polskiej grupy </w:t>
            </w:r>
            <w:proofErr w:type="spellStart"/>
            <w:r w:rsidRPr="2E042C92">
              <w:rPr>
                <w:rFonts w:ascii="Corbel" w:hAnsi="Corbel"/>
                <w:b w:val="0"/>
                <w:smallCaps w:val="0"/>
                <w:szCs w:val="24"/>
              </w:rPr>
              <w:t>Python</w:t>
            </w:r>
            <w:proofErr w:type="spellEnd"/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, dostępna online: https://pl.python.org/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1.10.2019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373E7577" w14:textId="77777777" w:rsidR="004B02BC" w:rsidRPr="00033045" w:rsidRDefault="004B02BC" w:rsidP="004B02BC">
            <w:pPr>
              <w:pStyle w:val="Punktygwne"/>
              <w:numPr>
                <w:ilvl w:val="0"/>
                <w:numId w:val="8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Scratch</w:t>
            </w:r>
            <w:proofErr w:type="spellEnd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, strona poświęcona językowi programowania </w:t>
            </w:r>
            <w:proofErr w:type="spellStart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Scratch</w:t>
            </w:r>
            <w:proofErr w:type="spellEnd"/>
            <w:r w:rsidRPr="2E042C92">
              <w:rPr>
                <w:rFonts w:ascii="Corbel" w:hAnsi="Corbel"/>
                <w:b w:val="0"/>
                <w:smallCaps w:val="0"/>
                <w:szCs w:val="24"/>
              </w:rPr>
              <w:t>, dostępna online: https:// scra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tch.mit.edu/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</w:t>
            </w:r>
            <w:r>
              <w:rPr>
                <w:rFonts w:ascii="Corbel" w:hAnsi="Corbel"/>
                <w:b w:val="0"/>
                <w:szCs w:val="24"/>
              </w:rPr>
              <w:t>25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  <w:p w14:paraId="04847B7C" w14:textId="722D183D" w:rsidR="00033045" w:rsidRPr="006533D8" w:rsidRDefault="004B02BC" w:rsidP="004B02BC">
            <w:pPr>
              <w:pStyle w:val="Punktygwne"/>
              <w:numPr>
                <w:ilvl w:val="0"/>
                <w:numId w:val="8"/>
              </w:numPr>
              <w:spacing w:before="0" w:after="0"/>
              <w:ind w:left="147" w:hanging="1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Środowisko </w:t>
            </w:r>
            <w:proofErr w:type="spellStart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Code</w:t>
            </w:r>
            <w:proofErr w:type="spellEnd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proofErr w:type="spellStart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Blocks</w:t>
            </w:r>
            <w:proofErr w:type="spellEnd"/>
            <w:r w:rsidRPr="2E042C9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dla języka programowania C/C++,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 xml:space="preserve"> dostępne online: http:// www.codeblocks.org/ [dostęp: </w:t>
            </w:r>
            <w:r w:rsidRPr="2E042C92">
              <w:rPr>
                <w:rFonts w:ascii="Corbel" w:hAnsi="Corbel"/>
                <w:b w:val="0"/>
                <w:szCs w:val="24"/>
              </w:rPr>
              <w:t>1.10.20</w:t>
            </w:r>
            <w:r>
              <w:rPr>
                <w:rFonts w:ascii="Corbel" w:hAnsi="Corbel"/>
                <w:b w:val="0"/>
                <w:szCs w:val="24"/>
              </w:rPr>
              <w:t>25</w:t>
            </w:r>
            <w:r w:rsidRPr="2E042C92">
              <w:rPr>
                <w:rFonts w:ascii="Corbel" w:hAnsi="Corbel"/>
                <w:b w:val="0"/>
                <w:smallCaps w:val="0"/>
                <w:szCs w:val="24"/>
              </w:rPr>
              <w:t>].</w:t>
            </w:r>
          </w:p>
        </w:tc>
      </w:tr>
    </w:tbl>
    <w:p w14:paraId="394F695F" w14:textId="77777777" w:rsidR="0085747A" w:rsidRPr="006533D8" w:rsidRDefault="0085747A" w:rsidP="2E042C9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6533D8" w:rsidRDefault="0085747A" w:rsidP="2E042C9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6533D8" w:rsidRDefault="120FBDEA" w:rsidP="2E042C9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533D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6533D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A8135" w14:textId="77777777" w:rsidR="00EB22E2" w:rsidRDefault="00EB22E2" w:rsidP="00C16ABF">
      <w:pPr>
        <w:spacing w:after="0" w:line="240" w:lineRule="auto"/>
      </w:pPr>
      <w:r>
        <w:separator/>
      </w:r>
    </w:p>
  </w:endnote>
  <w:endnote w:type="continuationSeparator" w:id="0">
    <w:p w14:paraId="2A591625" w14:textId="77777777" w:rsidR="00EB22E2" w:rsidRDefault="00EB22E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43056" w14:textId="77777777" w:rsidR="00EB22E2" w:rsidRDefault="00EB22E2" w:rsidP="00C16ABF">
      <w:pPr>
        <w:spacing w:after="0" w:line="240" w:lineRule="auto"/>
      </w:pPr>
      <w:r>
        <w:separator/>
      </w:r>
    </w:p>
  </w:footnote>
  <w:footnote w:type="continuationSeparator" w:id="0">
    <w:p w14:paraId="71A6876F" w14:textId="77777777" w:rsidR="00EB22E2" w:rsidRDefault="00EB22E2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95204"/>
    <w:multiLevelType w:val="hybridMultilevel"/>
    <w:tmpl w:val="E98E750A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1410BF"/>
    <w:multiLevelType w:val="hybridMultilevel"/>
    <w:tmpl w:val="5400D8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35070"/>
    <w:multiLevelType w:val="hybridMultilevel"/>
    <w:tmpl w:val="36884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111A4"/>
    <w:multiLevelType w:val="hybridMultilevel"/>
    <w:tmpl w:val="EF62129C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2627DC"/>
    <w:multiLevelType w:val="hybridMultilevel"/>
    <w:tmpl w:val="DD3CFB94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8367D2"/>
    <w:multiLevelType w:val="hybridMultilevel"/>
    <w:tmpl w:val="5448BB7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A94399"/>
    <w:multiLevelType w:val="hybridMultilevel"/>
    <w:tmpl w:val="040CB17E"/>
    <w:lvl w:ilvl="0" w:tplc="0415000F">
      <w:start w:val="1"/>
      <w:numFmt w:val="decimal"/>
      <w:lvlText w:val="%1."/>
      <w:lvlJc w:val="left"/>
      <w:pPr>
        <w:ind w:left="1067" w:hanging="360"/>
      </w:p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num w:numId="1" w16cid:durableId="118107877">
    <w:abstractNumId w:val="1"/>
  </w:num>
  <w:num w:numId="2" w16cid:durableId="1199204086">
    <w:abstractNumId w:val="5"/>
  </w:num>
  <w:num w:numId="3" w16cid:durableId="1267075310">
    <w:abstractNumId w:val="6"/>
  </w:num>
  <w:num w:numId="4" w16cid:durableId="853105241">
    <w:abstractNumId w:val="0"/>
  </w:num>
  <w:num w:numId="5" w16cid:durableId="1823539435">
    <w:abstractNumId w:val="8"/>
  </w:num>
  <w:num w:numId="6" w16cid:durableId="38747301">
    <w:abstractNumId w:val="3"/>
  </w:num>
  <w:num w:numId="7" w16cid:durableId="1287850221">
    <w:abstractNumId w:val="4"/>
  </w:num>
  <w:num w:numId="8" w16cid:durableId="874654226">
    <w:abstractNumId w:val="2"/>
  </w:num>
  <w:num w:numId="9" w16cid:durableId="161096419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75A"/>
    <w:rsid w:val="000048FD"/>
    <w:rsid w:val="000077B4"/>
    <w:rsid w:val="00015B8F"/>
    <w:rsid w:val="00022512"/>
    <w:rsid w:val="00022ECE"/>
    <w:rsid w:val="000322D3"/>
    <w:rsid w:val="00033045"/>
    <w:rsid w:val="00042A51"/>
    <w:rsid w:val="00042D2E"/>
    <w:rsid w:val="00044C82"/>
    <w:rsid w:val="000702EE"/>
    <w:rsid w:val="00070ED6"/>
    <w:rsid w:val="000742DC"/>
    <w:rsid w:val="00082F8A"/>
    <w:rsid w:val="00084C12"/>
    <w:rsid w:val="00090EBF"/>
    <w:rsid w:val="0009462C"/>
    <w:rsid w:val="00094B12"/>
    <w:rsid w:val="00096C46"/>
    <w:rsid w:val="000A296F"/>
    <w:rsid w:val="000A2A28"/>
    <w:rsid w:val="000B192D"/>
    <w:rsid w:val="000B28EE"/>
    <w:rsid w:val="000B3E37"/>
    <w:rsid w:val="000C1F2B"/>
    <w:rsid w:val="000D04B0"/>
    <w:rsid w:val="000F1082"/>
    <w:rsid w:val="000F1C57"/>
    <w:rsid w:val="000F3D15"/>
    <w:rsid w:val="000F5615"/>
    <w:rsid w:val="00124BFF"/>
    <w:rsid w:val="0012560E"/>
    <w:rsid w:val="00127108"/>
    <w:rsid w:val="00134B13"/>
    <w:rsid w:val="00146BC0"/>
    <w:rsid w:val="00153C41"/>
    <w:rsid w:val="00154381"/>
    <w:rsid w:val="00160501"/>
    <w:rsid w:val="00161F64"/>
    <w:rsid w:val="001640A7"/>
    <w:rsid w:val="00164FA7"/>
    <w:rsid w:val="00166A03"/>
    <w:rsid w:val="001718A7"/>
    <w:rsid w:val="001737CF"/>
    <w:rsid w:val="00176083"/>
    <w:rsid w:val="001770C7"/>
    <w:rsid w:val="00190E6B"/>
    <w:rsid w:val="00192F37"/>
    <w:rsid w:val="001A70D2"/>
    <w:rsid w:val="001B331E"/>
    <w:rsid w:val="001B7162"/>
    <w:rsid w:val="001C7085"/>
    <w:rsid w:val="001C7FBE"/>
    <w:rsid w:val="001D657B"/>
    <w:rsid w:val="001D7B54"/>
    <w:rsid w:val="001E0209"/>
    <w:rsid w:val="001F0FE8"/>
    <w:rsid w:val="001F2CA2"/>
    <w:rsid w:val="001F6CCF"/>
    <w:rsid w:val="002144C0"/>
    <w:rsid w:val="0022477D"/>
    <w:rsid w:val="002278A9"/>
    <w:rsid w:val="002336F9"/>
    <w:rsid w:val="00235BAE"/>
    <w:rsid w:val="0024028F"/>
    <w:rsid w:val="00244ABC"/>
    <w:rsid w:val="0026014E"/>
    <w:rsid w:val="0028179E"/>
    <w:rsid w:val="00281FF2"/>
    <w:rsid w:val="002857DE"/>
    <w:rsid w:val="00291567"/>
    <w:rsid w:val="0029728B"/>
    <w:rsid w:val="002A22BF"/>
    <w:rsid w:val="002A2389"/>
    <w:rsid w:val="002A2DD8"/>
    <w:rsid w:val="002A671D"/>
    <w:rsid w:val="002A6858"/>
    <w:rsid w:val="002B4D55"/>
    <w:rsid w:val="002B5EA0"/>
    <w:rsid w:val="002B6119"/>
    <w:rsid w:val="002C1F06"/>
    <w:rsid w:val="002D3375"/>
    <w:rsid w:val="002D73D4"/>
    <w:rsid w:val="002E0D1A"/>
    <w:rsid w:val="002F02A3"/>
    <w:rsid w:val="002F4ABE"/>
    <w:rsid w:val="003018BA"/>
    <w:rsid w:val="00301EBC"/>
    <w:rsid w:val="0030395F"/>
    <w:rsid w:val="00305C92"/>
    <w:rsid w:val="0031147F"/>
    <w:rsid w:val="003151C5"/>
    <w:rsid w:val="00316639"/>
    <w:rsid w:val="00316D48"/>
    <w:rsid w:val="00321D7E"/>
    <w:rsid w:val="003269D9"/>
    <w:rsid w:val="003343CF"/>
    <w:rsid w:val="003343D3"/>
    <w:rsid w:val="00346FE9"/>
    <w:rsid w:val="0034759A"/>
    <w:rsid w:val="003503F6"/>
    <w:rsid w:val="003530DD"/>
    <w:rsid w:val="003610BE"/>
    <w:rsid w:val="00363F78"/>
    <w:rsid w:val="00363FFC"/>
    <w:rsid w:val="00392B92"/>
    <w:rsid w:val="003A0A5B"/>
    <w:rsid w:val="003A1176"/>
    <w:rsid w:val="003C0BAE"/>
    <w:rsid w:val="003C5E0A"/>
    <w:rsid w:val="003D18A9"/>
    <w:rsid w:val="003D6CE2"/>
    <w:rsid w:val="003E1941"/>
    <w:rsid w:val="003E2FE6"/>
    <w:rsid w:val="003E49D5"/>
    <w:rsid w:val="003F13F5"/>
    <w:rsid w:val="003F2964"/>
    <w:rsid w:val="003F38C0"/>
    <w:rsid w:val="00414E3C"/>
    <w:rsid w:val="0042244A"/>
    <w:rsid w:val="0042745A"/>
    <w:rsid w:val="00431D5C"/>
    <w:rsid w:val="00433761"/>
    <w:rsid w:val="004362C6"/>
    <w:rsid w:val="00437FA2"/>
    <w:rsid w:val="00445970"/>
    <w:rsid w:val="00451875"/>
    <w:rsid w:val="0045192C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E55"/>
    <w:rsid w:val="004968E2"/>
    <w:rsid w:val="004A3EEA"/>
    <w:rsid w:val="004A4D1F"/>
    <w:rsid w:val="004B02BC"/>
    <w:rsid w:val="004C59F1"/>
    <w:rsid w:val="004D5282"/>
    <w:rsid w:val="004E1429"/>
    <w:rsid w:val="004E2697"/>
    <w:rsid w:val="004E42FA"/>
    <w:rsid w:val="004E57FA"/>
    <w:rsid w:val="004F1551"/>
    <w:rsid w:val="004F2621"/>
    <w:rsid w:val="004F55A3"/>
    <w:rsid w:val="0050496F"/>
    <w:rsid w:val="00513B6F"/>
    <w:rsid w:val="00517C63"/>
    <w:rsid w:val="00526C94"/>
    <w:rsid w:val="005363C4"/>
    <w:rsid w:val="00536BDE"/>
    <w:rsid w:val="00543ACC"/>
    <w:rsid w:val="00555A9C"/>
    <w:rsid w:val="0056696D"/>
    <w:rsid w:val="00573EF9"/>
    <w:rsid w:val="00591909"/>
    <w:rsid w:val="0059484D"/>
    <w:rsid w:val="005A0855"/>
    <w:rsid w:val="005A3196"/>
    <w:rsid w:val="005C080F"/>
    <w:rsid w:val="005C0A77"/>
    <w:rsid w:val="005C55E5"/>
    <w:rsid w:val="005C696A"/>
    <w:rsid w:val="005D160C"/>
    <w:rsid w:val="005E5735"/>
    <w:rsid w:val="005E6635"/>
    <w:rsid w:val="005E6E85"/>
    <w:rsid w:val="005F202C"/>
    <w:rsid w:val="005F31D2"/>
    <w:rsid w:val="005F71A1"/>
    <w:rsid w:val="005F7786"/>
    <w:rsid w:val="006048F7"/>
    <w:rsid w:val="0061029B"/>
    <w:rsid w:val="0061359F"/>
    <w:rsid w:val="006167E3"/>
    <w:rsid w:val="00617230"/>
    <w:rsid w:val="00621CE1"/>
    <w:rsid w:val="00627FC9"/>
    <w:rsid w:val="00632AA1"/>
    <w:rsid w:val="0064504A"/>
    <w:rsid w:val="00647FA8"/>
    <w:rsid w:val="00650C5F"/>
    <w:rsid w:val="006533D8"/>
    <w:rsid w:val="00654934"/>
    <w:rsid w:val="006620D9"/>
    <w:rsid w:val="00671958"/>
    <w:rsid w:val="00675843"/>
    <w:rsid w:val="00696477"/>
    <w:rsid w:val="006D050F"/>
    <w:rsid w:val="006D1AFD"/>
    <w:rsid w:val="006D6139"/>
    <w:rsid w:val="006E5D65"/>
    <w:rsid w:val="006F1282"/>
    <w:rsid w:val="006F1FBC"/>
    <w:rsid w:val="006F31E2"/>
    <w:rsid w:val="007003A2"/>
    <w:rsid w:val="00704027"/>
    <w:rsid w:val="00706544"/>
    <w:rsid w:val="007072BA"/>
    <w:rsid w:val="0071620A"/>
    <w:rsid w:val="00717DCD"/>
    <w:rsid w:val="00724677"/>
    <w:rsid w:val="00725459"/>
    <w:rsid w:val="00730A53"/>
    <w:rsid w:val="007327BD"/>
    <w:rsid w:val="00734608"/>
    <w:rsid w:val="00745302"/>
    <w:rsid w:val="007461D6"/>
    <w:rsid w:val="00746EC8"/>
    <w:rsid w:val="007511E0"/>
    <w:rsid w:val="00761C04"/>
    <w:rsid w:val="00763BF1"/>
    <w:rsid w:val="00766FD4"/>
    <w:rsid w:val="0078168C"/>
    <w:rsid w:val="00787C2A"/>
    <w:rsid w:val="00790E27"/>
    <w:rsid w:val="007928A2"/>
    <w:rsid w:val="00794BB9"/>
    <w:rsid w:val="007A4022"/>
    <w:rsid w:val="007A6E6E"/>
    <w:rsid w:val="007C3299"/>
    <w:rsid w:val="007C3BCC"/>
    <w:rsid w:val="007C4546"/>
    <w:rsid w:val="007D2AD8"/>
    <w:rsid w:val="007D6E56"/>
    <w:rsid w:val="007D6E75"/>
    <w:rsid w:val="007F1652"/>
    <w:rsid w:val="007F4155"/>
    <w:rsid w:val="0081554D"/>
    <w:rsid w:val="0081707E"/>
    <w:rsid w:val="008449B3"/>
    <w:rsid w:val="0085747A"/>
    <w:rsid w:val="00884922"/>
    <w:rsid w:val="00885118"/>
    <w:rsid w:val="00885F64"/>
    <w:rsid w:val="0089059F"/>
    <w:rsid w:val="008917F9"/>
    <w:rsid w:val="008A36FE"/>
    <w:rsid w:val="008A45F7"/>
    <w:rsid w:val="008C0CC0"/>
    <w:rsid w:val="008C19A9"/>
    <w:rsid w:val="008C379D"/>
    <w:rsid w:val="008C5147"/>
    <w:rsid w:val="008C5359"/>
    <w:rsid w:val="008C5363"/>
    <w:rsid w:val="008D3B6D"/>
    <w:rsid w:val="008D3DFB"/>
    <w:rsid w:val="008E64F4"/>
    <w:rsid w:val="008F12C9"/>
    <w:rsid w:val="008F6E29"/>
    <w:rsid w:val="00916188"/>
    <w:rsid w:val="00923D7D"/>
    <w:rsid w:val="00931E22"/>
    <w:rsid w:val="009410F9"/>
    <w:rsid w:val="00944601"/>
    <w:rsid w:val="00944815"/>
    <w:rsid w:val="009508DF"/>
    <w:rsid w:val="00950DAC"/>
    <w:rsid w:val="00954A07"/>
    <w:rsid w:val="00967B30"/>
    <w:rsid w:val="0098414E"/>
    <w:rsid w:val="00991D0D"/>
    <w:rsid w:val="00997F14"/>
    <w:rsid w:val="009A78D9"/>
    <w:rsid w:val="009B201D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EB4"/>
    <w:rsid w:val="00A84C85"/>
    <w:rsid w:val="00A97DE1"/>
    <w:rsid w:val="00AA65A9"/>
    <w:rsid w:val="00AB053C"/>
    <w:rsid w:val="00AC2715"/>
    <w:rsid w:val="00AD1146"/>
    <w:rsid w:val="00AD27D3"/>
    <w:rsid w:val="00AD476A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1627"/>
    <w:rsid w:val="00B40ADB"/>
    <w:rsid w:val="00B43B77"/>
    <w:rsid w:val="00B43E80"/>
    <w:rsid w:val="00B607DB"/>
    <w:rsid w:val="00B66529"/>
    <w:rsid w:val="00B72B24"/>
    <w:rsid w:val="00B75946"/>
    <w:rsid w:val="00B8056E"/>
    <w:rsid w:val="00B805A6"/>
    <w:rsid w:val="00B819C8"/>
    <w:rsid w:val="00B82308"/>
    <w:rsid w:val="00B90885"/>
    <w:rsid w:val="00BA6260"/>
    <w:rsid w:val="00BB520A"/>
    <w:rsid w:val="00BD3869"/>
    <w:rsid w:val="00BD66E9"/>
    <w:rsid w:val="00BD6FF4"/>
    <w:rsid w:val="00BF2C41"/>
    <w:rsid w:val="00C058B4"/>
    <w:rsid w:val="00C05F44"/>
    <w:rsid w:val="00C131B5"/>
    <w:rsid w:val="00C13826"/>
    <w:rsid w:val="00C16ABF"/>
    <w:rsid w:val="00C170AE"/>
    <w:rsid w:val="00C26CB7"/>
    <w:rsid w:val="00C324C1"/>
    <w:rsid w:val="00C32DCE"/>
    <w:rsid w:val="00C36992"/>
    <w:rsid w:val="00C423A6"/>
    <w:rsid w:val="00C56036"/>
    <w:rsid w:val="00C61DC5"/>
    <w:rsid w:val="00C67E92"/>
    <w:rsid w:val="00C70A26"/>
    <w:rsid w:val="00C75040"/>
    <w:rsid w:val="00C766DF"/>
    <w:rsid w:val="00C94B98"/>
    <w:rsid w:val="00CA2B96"/>
    <w:rsid w:val="00CA5089"/>
    <w:rsid w:val="00CB0255"/>
    <w:rsid w:val="00CB1C4B"/>
    <w:rsid w:val="00CB42CB"/>
    <w:rsid w:val="00CC6C55"/>
    <w:rsid w:val="00CD6897"/>
    <w:rsid w:val="00CE5BAC"/>
    <w:rsid w:val="00CF25BE"/>
    <w:rsid w:val="00CF2E52"/>
    <w:rsid w:val="00CF78ED"/>
    <w:rsid w:val="00D02B25"/>
    <w:rsid w:val="00D02EBA"/>
    <w:rsid w:val="00D12F91"/>
    <w:rsid w:val="00D130FD"/>
    <w:rsid w:val="00D17C3C"/>
    <w:rsid w:val="00D26B2C"/>
    <w:rsid w:val="00D30455"/>
    <w:rsid w:val="00D352C9"/>
    <w:rsid w:val="00D425B2"/>
    <w:rsid w:val="00D428D6"/>
    <w:rsid w:val="00D552B2"/>
    <w:rsid w:val="00D608D1"/>
    <w:rsid w:val="00D6390D"/>
    <w:rsid w:val="00D74119"/>
    <w:rsid w:val="00D8075B"/>
    <w:rsid w:val="00D8678B"/>
    <w:rsid w:val="00DA0026"/>
    <w:rsid w:val="00DA2114"/>
    <w:rsid w:val="00DD1DE7"/>
    <w:rsid w:val="00DD575E"/>
    <w:rsid w:val="00DE09C0"/>
    <w:rsid w:val="00DE4A14"/>
    <w:rsid w:val="00DF320D"/>
    <w:rsid w:val="00DF71C8"/>
    <w:rsid w:val="00E129B8"/>
    <w:rsid w:val="00E166D4"/>
    <w:rsid w:val="00E21E7D"/>
    <w:rsid w:val="00E22FBC"/>
    <w:rsid w:val="00E24046"/>
    <w:rsid w:val="00E24BF5"/>
    <w:rsid w:val="00E25338"/>
    <w:rsid w:val="00E35761"/>
    <w:rsid w:val="00E51E44"/>
    <w:rsid w:val="00E62031"/>
    <w:rsid w:val="00E63348"/>
    <w:rsid w:val="00E77E88"/>
    <w:rsid w:val="00E8107D"/>
    <w:rsid w:val="00E83330"/>
    <w:rsid w:val="00E960BB"/>
    <w:rsid w:val="00EA2074"/>
    <w:rsid w:val="00EA4829"/>
    <w:rsid w:val="00EA4832"/>
    <w:rsid w:val="00EA4E9D"/>
    <w:rsid w:val="00EA54CC"/>
    <w:rsid w:val="00EA7017"/>
    <w:rsid w:val="00EB22E2"/>
    <w:rsid w:val="00EC4899"/>
    <w:rsid w:val="00ED03AB"/>
    <w:rsid w:val="00ED14F5"/>
    <w:rsid w:val="00ED2F4F"/>
    <w:rsid w:val="00ED32D2"/>
    <w:rsid w:val="00EE32DE"/>
    <w:rsid w:val="00EE5457"/>
    <w:rsid w:val="00F070AB"/>
    <w:rsid w:val="00F10CC4"/>
    <w:rsid w:val="00F17567"/>
    <w:rsid w:val="00F17C15"/>
    <w:rsid w:val="00F27A7B"/>
    <w:rsid w:val="00F526AF"/>
    <w:rsid w:val="00F617C3"/>
    <w:rsid w:val="00F7066B"/>
    <w:rsid w:val="00F82932"/>
    <w:rsid w:val="00F82B08"/>
    <w:rsid w:val="00F83B28"/>
    <w:rsid w:val="00F85161"/>
    <w:rsid w:val="00F91EB2"/>
    <w:rsid w:val="00F97E31"/>
    <w:rsid w:val="00FA46E5"/>
    <w:rsid w:val="00FB3CA1"/>
    <w:rsid w:val="00FB7DBA"/>
    <w:rsid w:val="00FC1C25"/>
    <w:rsid w:val="00FC3F45"/>
    <w:rsid w:val="00FD38E3"/>
    <w:rsid w:val="00FD503F"/>
    <w:rsid w:val="00FD7589"/>
    <w:rsid w:val="00FE6A32"/>
    <w:rsid w:val="00FF016A"/>
    <w:rsid w:val="00FF1401"/>
    <w:rsid w:val="00FF5E7D"/>
    <w:rsid w:val="011DF0C5"/>
    <w:rsid w:val="01C2E5C4"/>
    <w:rsid w:val="02AFB09B"/>
    <w:rsid w:val="03B044CB"/>
    <w:rsid w:val="03BF7341"/>
    <w:rsid w:val="053D990C"/>
    <w:rsid w:val="05BF0AC3"/>
    <w:rsid w:val="067FCF81"/>
    <w:rsid w:val="06E2AA32"/>
    <w:rsid w:val="0A15BD35"/>
    <w:rsid w:val="0A646EE4"/>
    <w:rsid w:val="0AA66927"/>
    <w:rsid w:val="0BC73E35"/>
    <w:rsid w:val="0F806274"/>
    <w:rsid w:val="0F8EF1E8"/>
    <w:rsid w:val="120FBDEA"/>
    <w:rsid w:val="1274D87C"/>
    <w:rsid w:val="13CA6328"/>
    <w:rsid w:val="13E23A4A"/>
    <w:rsid w:val="143FB10D"/>
    <w:rsid w:val="145F6772"/>
    <w:rsid w:val="16B0B3F3"/>
    <w:rsid w:val="1813C9B6"/>
    <w:rsid w:val="1F889F20"/>
    <w:rsid w:val="206873D8"/>
    <w:rsid w:val="2070A465"/>
    <w:rsid w:val="2654014A"/>
    <w:rsid w:val="27E78AD9"/>
    <w:rsid w:val="2832B7B9"/>
    <w:rsid w:val="2943B0CB"/>
    <w:rsid w:val="2C3B5CB2"/>
    <w:rsid w:val="2CB5E01D"/>
    <w:rsid w:val="2E042C92"/>
    <w:rsid w:val="2F747AB4"/>
    <w:rsid w:val="2FE1191F"/>
    <w:rsid w:val="32C4EAAD"/>
    <w:rsid w:val="32EE1C1F"/>
    <w:rsid w:val="33BA6329"/>
    <w:rsid w:val="33E25AFE"/>
    <w:rsid w:val="33FDACC5"/>
    <w:rsid w:val="35008EDF"/>
    <w:rsid w:val="375719C7"/>
    <w:rsid w:val="379FC11E"/>
    <w:rsid w:val="3863CCC4"/>
    <w:rsid w:val="395E7000"/>
    <w:rsid w:val="39A5AE27"/>
    <w:rsid w:val="3DBCFABC"/>
    <w:rsid w:val="3FC2FB75"/>
    <w:rsid w:val="42902E85"/>
    <w:rsid w:val="43DE41D6"/>
    <w:rsid w:val="4427954D"/>
    <w:rsid w:val="45876A20"/>
    <w:rsid w:val="45C1B676"/>
    <w:rsid w:val="475C0947"/>
    <w:rsid w:val="47B4F8AF"/>
    <w:rsid w:val="4932B44E"/>
    <w:rsid w:val="498950CF"/>
    <w:rsid w:val="4C9085F3"/>
    <w:rsid w:val="4DB2230C"/>
    <w:rsid w:val="4E51AD0D"/>
    <w:rsid w:val="4E69D8AE"/>
    <w:rsid w:val="4F824B0E"/>
    <w:rsid w:val="50394693"/>
    <w:rsid w:val="50B2C46A"/>
    <w:rsid w:val="5165047F"/>
    <w:rsid w:val="528945A4"/>
    <w:rsid w:val="54D987BB"/>
    <w:rsid w:val="55D0FE2A"/>
    <w:rsid w:val="56C2AD43"/>
    <w:rsid w:val="578317E7"/>
    <w:rsid w:val="591269B5"/>
    <w:rsid w:val="5957535A"/>
    <w:rsid w:val="5A89EC08"/>
    <w:rsid w:val="5B2137C0"/>
    <w:rsid w:val="5E5B45CF"/>
    <w:rsid w:val="5EC8C0FE"/>
    <w:rsid w:val="61B7B75A"/>
    <w:rsid w:val="62459E36"/>
    <w:rsid w:val="62B98CA4"/>
    <w:rsid w:val="639C6CCD"/>
    <w:rsid w:val="652D84FC"/>
    <w:rsid w:val="66B9A203"/>
    <w:rsid w:val="6717B676"/>
    <w:rsid w:val="671FC242"/>
    <w:rsid w:val="68D8FBE2"/>
    <w:rsid w:val="68E84BE6"/>
    <w:rsid w:val="69AC6B09"/>
    <w:rsid w:val="69E2BB7B"/>
    <w:rsid w:val="6CE8639A"/>
    <w:rsid w:val="6F51FDFD"/>
    <w:rsid w:val="7087B5DB"/>
    <w:rsid w:val="75943D60"/>
    <w:rsid w:val="767460E6"/>
    <w:rsid w:val="7979C16C"/>
    <w:rsid w:val="7CAA0367"/>
    <w:rsid w:val="7CCE1473"/>
    <w:rsid w:val="7D40372B"/>
    <w:rsid w:val="7DD0A21F"/>
    <w:rsid w:val="7E65F55A"/>
    <w:rsid w:val="7EDFF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5FD5F278-1D3D-49BD-93CE-0F29A6658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97E3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97E31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1F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1F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1F2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1F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1F2B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95A277-7FCC-41E2-9F9E-C7CAC8A824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5D79B3-DC8C-4975-B73B-36710D6F1E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1F5717-7916-44B5-9C79-886B3AEE5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7F3ABD-3D07-402D-AF41-0F22FED78C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6</Pages>
  <Words>1465</Words>
  <Characters>8792</Characters>
  <Application>Microsoft Office Word</Application>
  <DocSecurity>0</DocSecurity>
  <Lines>73</Lines>
  <Paragraphs>20</Paragraphs>
  <ScaleCrop>false</ScaleCrop>
  <Company>Hewlett-Packard Company</Company>
  <LinksUpToDate>false</LinksUpToDate>
  <CharactersWithSpaces>10237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Maciej Dziedzic</cp:lastModifiedBy>
  <cp:revision>26</cp:revision>
  <cp:lastPrinted>2020-11-09T07:45:00Z</cp:lastPrinted>
  <dcterms:created xsi:type="dcterms:W3CDTF">2020-11-09T07:41:00Z</dcterms:created>
  <dcterms:modified xsi:type="dcterms:W3CDTF">2025-05-18T08:58:00Z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